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9D77EE5" w14:textId="77777777" w:rsidTr="00EA1424">
        <w:trPr>
          <w:trHeight w:val="1174"/>
        </w:trPr>
        <w:tc>
          <w:tcPr>
            <w:tcW w:w="8215" w:type="dxa"/>
          </w:tcPr>
          <w:p w14:paraId="75B69DFA" w14:textId="272AF889" w:rsidR="0013771E" w:rsidRPr="00F71BF5" w:rsidRDefault="00DD40F9" w:rsidP="003A5C34">
            <w:pPr>
              <w:pStyle w:val="Heading2"/>
              <w:outlineLvl w:val="1"/>
            </w:pPr>
            <w:r w:rsidRPr="00EA1424">
              <w:rPr>
                <w:sz w:val="48"/>
              </w:rPr>
              <w:t>P</w:t>
            </w:r>
            <w:r w:rsidR="005941A9">
              <w:rPr>
                <w:sz w:val="48"/>
              </w:rPr>
              <w:t>396</w:t>
            </w:r>
            <w:r w:rsidR="009E6A73" w:rsidRPr="00EA1424">
              <w:rPr>
                <w:sz w:val="48"/>
              </w:rPr>
              <w:t xml:space="preserve"> </w:t>
            </w:r>
            <w:r w:rsidR="005941A9" w:rsidRPr="005941A9">
              <w:rPr>
                <w:sz w:val="48"/>
              </w:rPr>
              <w:t>‘Revised treatment of BSC Charges for Lead Parties of Interconnector BM Units’</w:t>
            </w:r>
            <w:bookmarkStart w:id="0" w:name="_GoBack"/>
            <w:bookmarkEnd w:id="0"/>
          </w:p>
        </w:tc>
      </w:tr>
    </w:tbl>
    <w:p w14:paraId="5B2C19CA" w14:textId="77777777" w:rsidR="0012288A" w:rsidRDefault="00F256CD" w:rsidP="00DD40F9">
      <w:pPr>
        <w:pStyle w:val="Heading9"/>
      </w:pPr>
      <w:r>
        <w:t>Response Form</w:t>
      </w:r>
    </w:p>
    <w:p w14:paraId="45E64B4D" w14:textId="77777777"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2EE3988C"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72F88C" wp14:editId="17B5D03A">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9B6CD14" w14:textId="77777777" w:rsidTr="00CE30BF">
                              <w:trPr>
                                <w:trHeight w:hRule="exact" w:val="680"/>
                              </w:trPr>
                              <w:tc>
                                <w:tcPr>
                                  <w:tcW w:w="2226" w:type="dxa"/>
                                  <w:tcBorders>
                                    <w:top w:val="nil"/>
                                    <w:bottom w:val="single" w:sz="4" w:space="0" w:color="008576"/>
                                  </w:tcBorders>
                                  <w:shd w:val="clear" w:color="auto" w:fill="auto"/>
                                </w:tcPr>
                                <w:p w14:paraId="0591E97B" w14:textId="77777777" w:rsidR="00471492" w:rsidRPr="00CE30BF" w:rsidRDefault="00471492" w:rsidP="00057D88">
                                  <w:pPr>
                                    <w:pStyle w:val="Footer"/>
                                    <w:rPr>
                                      <w:b/>
                                    </w:rPr>
                                  </w:pPr>
                                  <w:r>
                                    <w:rPr>
                                      <w:noProof/>
                                    </w:rPr>
                                    <w:drawing>
                                      <wp:inline distT="0" distB="0" distL="0" distR="0" wp14:anchorId="1320531D" wp14:editId="5A2135B5">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3B1DE6E" w14:textId="77777777" w:rsidTr="00CE30BF">
                              <w:trPr>
                                <w:trHeight w:val="340"/>
                              </w:trPr>
                              <w:tc>
                                <w:tcPr>
                                  <w:tcW w:w="2226" w:type="dxa"/>
                                  <w:tcBorders>
                                    <w:top w:val="nil"/>
                                    <w:bottom w:val="single" w:sz="4" w:space="0" w:color="008576"/>
                                  </w:tcBorders>
                                  <w:shd w:val="clear" w:color="auto" w:fill="auto"/>
                                  <w:vAlign w:val="center"/>
                                </w:tcPr>
                                <w:p w14:paraId="04E6575B" w14:textId="77777777" w:rsidR="00471492" w:rsidRPr="00CE30BF" w:rsidRDefault="00471492" w:rsidP="006C2760">
                                  <w:pPr>
                                    <w:pStyle w:val="Footer"/>
                                    <w:rPr>
                                      <w:b/>
                                    </w:rPr>
                                  </w:pPr>
                                  <w:r w:rsidRPr="00CE30BF">
                                    <w:rPr>
                                      <w:b/>
                                    </w:rPr>
                                    <w:t>Your response</w:t>
                                  </w:r>
                                </w:p>
                              </w:tc>
                            </w:tr>
                            <w:tr w:rsidR="00471492" w14:paraId="35F0DC52" w14:textId="77777777" w:rsidTr="00CE30BF">
                              <w:trPr>
                                <w:trHeight w:val="964"/>
                              </w:trPr>
                              <w:tc>
                                <w:tcPr>
                                  <w:tcW w:w="2226" w:type="dxa"/>
                                  <w:tcBorders>
                                    <w:bottom w:val="nil"/>
                                  </w:tcBorders>
                                  <w:shd w:val="clear" w:color="auto" w:fill="auto"/>
                                </w:tcPr>
                                <w:p w14:paraId="29AEE76C"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00321775" w14:textId="77777777" w:rsidTr="00CE30BF">
                              <w:trPr>
                                <w:trHeight w:hRule="exact" w:val="680"/>
                              </w:trPr>
                              <w:tc>
                                <w:tcPr>
                                  <w:tcW w:w="2226" w:type="dxa"/>
                                  <w:tcBorders>
                                    <w:top w:val="nil"/>
                                    <w:bottom w:val="single" w:sz="4" w:space="0" w:color="008576"/>
                                  </w:tcBorders>
                                  <w:shd w:val="clear" w:color="auto" w:fill="auto"/>
                                </w:tcPr>
                                <w:p w14:paraId="74411791" w14:textId="77777777" w:rsidR="00471492" w:rsidRPr="00CE30BF" w:rsidRDefault="00471492" w:rsidP="006554A4">
                                  <w:pPr>
                                    <w:pStyle w:val="Footer"/>
                                    <w:rPr>
                                      <w:b/>
                                    </w:rPr>
                                  </w:pPr>
                                  <w:r>
                                    <w:rPr>
                                      <w:b/>
                                      <w:noProof/>
                                    </w:rPr>
                                    <w:drawing>
                                      <wp:inline distT="0" distB="0" distL="0" distR="0" wp14:anchorId="4716471B" wp14:editId="3CB2B54B">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AF4873D" w14:textId="77777777" w:rsidTr="00CE30BF">
                              <w:trPr>
                                <w:trHeight w:val="515"/>
                              </w:trPr>
                              <w:tc>
                                <w:tcPr>
                                  <w:tcW w:w="2226" w:type="dxa"/>
                                  <w:tcBorders>
                                    <w:top w:val="nil"/>
                                    <w:bottom w:val="single" w:sz="4" w:space="0" w:color="008576"/>
                                  </w:tcBorders>
                                  <w:shd w:val="clear" w:color="auto" w:fill="auto"/>
                                </w:tcPr>
                                <w:p w14:paraId="1CBA87B2" w14:textId="77777777" w:rsidR="00471492" w:rsidRPr="002635C9" w:rsidRDefault="00471492" w:rsidP="006554A4">
                                  <w:pPr>
                                    <w:pStyle w:val="Footer"/>
                                  </w:pPr>
                                  <w:r w:rsidRPr="00CE30BF">
                                    <w:rPr>
                                      <w:b/>
                                    </w:rPr>
                                    <w:t>How to return your response</w:t>
                                  </w:r>
                                </w:p>
                              </w:tc>
                            </w:tr>
                            <w:tr w:rsidR="00471492" w14:paraId="78EC5A58" w14:textId="77777777" w:rsidTr="00CE30BF">
                              <w:trPr>
                                <w:trHeight w:val="2715"/>
                              </w:trPr>
                              <w:tc>
                                <w:tcPr>
                                  <w:tcW w:w="2226" w:type="dxa"/>
                                  <w:tcBorders>
                                    <w:bottom w:val="nil"/>
                                  </w:tcBorders>
                                  <w:shd w:val="clear" w:color="auto" w:fill="auto"/>
                                </w:tcPr>
                                <w:p w14:paraId="51F513A3" w14:textId="3D574374" w:rsidR="00471492" w:rsidRPr="00585170" w:rsidRDefault="00471492" w:rsidP="00500C1C">
                                  <w:pPr>
                                    <w:pStyle w:val="Footer"/>
                                    <w:ind w:right="52"/>
                                    <w:rPr>
                                      <w:spacing w:val="-8"/>
                                    </w:rPr>
                                  </w:pPr>
                                  <w:r w:rsidRPr="0096132C">
                                    <w:t>Please send responses, entitled</w:t>
                                  </w:r>
                                  <w:r>
                                    <w:t xml:space="preserve"> </w:t>
                                  </w:r>
                                  <w:r w:rsidR="005941A9" w:rsidRPr="005941A9">
                                    <w:t>P396 ‘Revised treatment of BSC Charges for Lead Parties of Interconnector BM Units’</w:t>
                                  </w:r>
                                  <w:r>
                                    <w:t xml:space="preserve">, </w:t>
                                  </w:r>
                                  <w:r w:rsidRPr="0096132C">
                                    <w:t>to</w:t>
                                  </w:r>
                                  <w:r>
                                    <w:t xml:space="preserve"> </w:t>
                                  </w:r>
                                  <w:hyperlink r:id="rId10" w:history="1">
                                    <w:r w:rsidR="00EA1424" w:rsidRPr="00585170">
                                      <w:rPr>
                                        <w:rStyle w:val="Hyperlink"/>
                                        <w:b/>
                                      </w:rPr>
                                      <w:t>bsc.change@elexon.co.uk</w:t>
                                    </w:r>
                                  </w:hyperlink>
                                  <w:r w:rsidRPr="00585170">
                                    <w:t xml:space="preserve"> </w:t>
                                  </w:r>
                                  <w:r w:rsidRPr="00585170">
                                    <w:rPr>
                                      <w:spacing w:val="-8"/>
                                    </w:rPr>
                                    <w:t xml:space="preserve">by </w:t>
                                  </w:r>
                                  <w:r w:rsidRPr="00585170">
                                    <w:rPr>
                                      <w:b/>
                                      <w:spacing w:val="-8"/>
                                    </w:rPr>
                                    <w:t xml:space="preserve">5pm </w:t>
                                  </w:r>
                                  <w:r w:rsidRPr="00585170">
                                    <w:rPr>
                                      <w:spacing w:val="-8"/>
                                    </w:rPr>
                                    <w:t>on</w:t>
                                  </w:r>
                                </w:p>
                                <w:p w14:paraId="41FF444F" w14:textId="46E97469" w:rsidR="00471492" w:rsidRPr="00CE30BF" w:rsidRDefault="00312434" w:rsidP="001F13A5">
                                  <w:pPr>
                                    <w:pStyle w:val="Footer"/>
                                    <w:rPr>
                                      <w:spacing w:val="-8"/>
                                    </w:rPr>
                                  </w:pPr>
                                  <w:r w:rsidRPr="00585170">
                                    <w:rPr>
                                      <w:b/>
                                    </w:rPr>
                                    <w:t xml:space="preserve">Friday </w:t>
                                  </w:r>
                                  <w:r w:rsidR="00585170">
                                    <w:rPr>
                                      <w:b/>
                                    </w:rPr>
                                    <w:t>10</w:t>
                                  </w:r>
                                  <w:r w:rsidR="001F13A5">
                                    <w:rPr>
                                      <w:b/>
                                    </w:rPr>
                                    <w:t xml:space="preserve"> January 2020</w:t>
                                  </w:r>
                                </w:p>
                              </w:tc>
                            </w:tr>
                          </w:tbl>
                          <w:p w14:paraId="1E52E565"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72F88C"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9B6CD14" w14:textId="77777777" w:rsidTr="00CE30BF">
                        <w:trPr>
                          <w:trHeight w:hRule="exact" w:val="680"/>
                        </w:trPr>
                        <w:tc>
                          <w:tcPr>
                            <w:tcW w:w="2226" w:type="dxa"/>
                            <w:tcBorders>
                              <w:top w:val="nil"/>
                              <w:bottom w:val="single" w:sz="4" w:space="0" w:color="008576"/>
                            </w:tcBorders>
                            <w:shd w:val="clear" w:color="auto" w:fill="auto"/>
                          </w:tcPr>
                          <w:p w14:paraId="0591E97B" w14:textId="77777777" w:rsidR="00471492" w:rsidRPr="00CE30BF" w:rsidRDefault="00471492" w:rsidP="00057D88">
                            <w:pPr>
                              <w:pStyle w:val="Footer"/>
                              <w:rPr>
                                <w:b/>
                              </w:rPr>
                            </w:pPr>
                            <w:r>
                              <w:rPr>
                                <w:noProof/>
                              </w:rPr>
                              <w:drawing>
                                <wp:inline distT="0" distB="0" distL="0" distR="0" wp14:anchorId="1320531D" wp14:editId="5A2135B5">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13B1DE6E" w14:textId="77777777" w:rsidTr="00CE30BF">
                        <w:trPr>
                          <w:trHeight w:val="340"/>
                        </w:trPr>
                        <w:tc>
                          <w:tcPr>
                            <w:tcW w:w="2226" w:type="dxa"/>
                            <w:tcBorders>
                              <w:top w:val="nil"/>
                              <w:bottom w:val="single" w:sz="4" w:space="0" w:color="008576"/>
                            </w:tcBorders>
                            <w:shd w:val="clear" w:color="auto" w:fill="auto"/>
                            <w:vAlign w:val="center"/>
                          </w:tcPr>
                          <w:p w14:paraId="04E6575B" w14:textId="77777777" w:rsidR="00471492" w:rsidRPr="00CE30BF" w:rsidRDefault="00471492" w:rsidP="006C2760">
                            <w:pPr>
                              <w:pStyle w:val="Footer"/>
                              <w:rPr>
                                <w:b/>
                              </w:rPr>
                            </w:pPr>
                            <w:r w:rsidRPr="00CE30BF">
                              <w:rPr>
                                <w:b/>
                              </w:rPr>
                              <w:t>Your response</w:t>
                            </w:r>
                          </w:p>
                        </w:tc>
                      </w:tr>
                      <w:tr w:rsidR="00471492" w14:paraId="35F0DC52" w14:textId="77777777" w:rsidTr="00CE30BF">
                        <w:trPr>
                          <w:trHeight w:val="964"/>
                        </w:trPr>
                        <w:tc>
                          <w:tcPr>
                            <w:tcW w:w="2226" w:type="dxa"/>
                            <w:tcBorders>
                              <w:bottom w:val="nil"/>
                            </w:tcBorders>
                            <w:shd w:val="clear" w:color="auto" w:fill="auto"/>
                          </w:tcPr>
                          <w:p w14:paraId="29AEE76C"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00321775" w14:textId="77777777" w:rsidTr="00CE30BF">
                        <w:trPr>
                          <w:trHeight w:hRule="exact" w:val="680"/>
                        </w:trPr>
                        <w:tc>
                          <w:tcPr>
                            <w:tcW w:w="2226" w:type="dxa"/>
                            <w:tcBorders>
                              <w:top w:val="nil"/>
                              <w:bottom w:val="single" w:sz="4" w:space="0" w:color="008576"/>
                            </w:tcBorders>
                            <w:shd w:val="clear" w:color="auto" w:fill="auto"/>
                          </w:tcPr>
                          <w:p w14:paraId="74411791" w14:textId="77777777" w:rsidR="00471492" w:rsidRPr="00CE30BF" w:rsidRDefault="00471492" w:rsidP="006554A4">
                            <w:pPr>
                              <w:pStyle w:val="Footer"/>
                              <w:rPr>
                                <w:b/>
                              </w:rPr>
                            </w:pPr>
                            <w:r>
                              <w:rPr>
                                <w:b/>
                                <w:noProof/>
                              </w:rPr>
                              <w:drawing>
                                <wp:inline distT="0" distB="0" distL="0" distR="0" wp14:anchorId="4716471B" wp14:editId="3CB2B54B">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AF4873D" w14:textId="77777777" w:rsidTr="00CE30BF">
                        <w:trPr>
                          <w:trHeight w:val="515"/>
                        </w:trPr>
                        <w:tc>
                          <w:tcPr>
                            <w:tcW w:w="2226" w:type="dxa"/>
                            <w:tcBorders>
                              <w:top w:val="nil"/>
                              <w:bottom w:val="single" w:sz="4" w:space="0" w:color="008576"/>
                            </w:tcBorders>
                            <w:shd w:val="clear" w:color="auto" w:fill="auto"/>
                          </w:tcPr>
                          <w:p w14:paraId="1CBA87B2" w14:textId="77777777" w:rsidR="00471492" w:rsidRPr="002635C9" w:rsidRDefault="00471492" w:rsidP="006554A4">
                            <w:pPr>
                              <w:pStyle w:val="Footer"/>
                            </w:pPr>
                            <w:r w:rsidRPr="00CE30BF">
                              <w:rPr>
                                <w:b/>
                              </w:rPr>
                              <w:t>How to return your response</w:t>
                            </w:r>
                          </w:p>
                        </w:tc>
                      </w:tr>
                      <w:tr w:rsidR="00471492" w14:paraId="78EC5A58" w14:textId="77777777" w:rsidTr="00CE30BF">
                        <w:trPr>
                          <w:trHeight w:val="2715"/>
                        </w:trPr>
                        <w:tc>
                          <w:tcPr>
                            <w:tcW w:w="2226" w:type="dxa"/>
                            <w:tcBorders>
                              <w:bottom w:val="nil"/>
                            </w:tcBorders>
                            <w:shd w:val="clear" w:color="auto" w:fill="auto"/>
                          </w:tcPr>
                          <w:p w14:paraId="51F513A3" w14:textId="3D574374" w:rsidR="00471492" w:rsidRPr="00585170" w:rsidRDefault="00471492" w:rsidP="00500C1C">
                            <w:pPr>
                              <w:pStyle w:val="Footer"/>
                              <w:ind w:right="52"/>
                              <w:rPr>
                                <w:spacing w:val="-8"/>
                              </w:rPr>
                            </w:pPr>
                            <w:r w:rsidRPr="0096132C">
                              <w:t>Please send responses, entitled</w:t>
                            </w:r>
                            <w:r>
                              <w:t xml:space="preserve"> </w:t>
                            </w:r>
                            <w:r w:rsidR="005941A9" w:rsidRPr="005941A9">
                              <w:t>P396 ‘Revised treatment of BSC Charges for Lead Parties of Interconnector BM Units’</w:t>
                            </w:r>
                            <w:r>
                              <w:t xml:space="preserve">, </w:t>
                            </w:r>
                            <w:r w:rsidRPr="0096132C">
                              <w:t>to</w:t>
                            </w:r>
                            <w:r>
                              <w:t xml:space="preserve"> </w:t>
                            </w:r>
                            <w:hyperlink r:id="rId11" w:history="1">
                              <w:r w:rsidR="00EA1424" w:rsidRPr="00585170">
                                <w:rPr>
                                  <w:rStyle w:val="Hyperlink"/>
                                  <w:b/>
                                </w:rPr>
                                <w:t>bsc.change@elexon.co.uk</w:t>
                              </w:r>
                            </w:hyperlink>
                            <w:r w:rsidRPr="00585170">
                              <w:t xml:space="preserve"> </w:t>
                            </w:r>
                            <w:r w:rsidRPr="00585170">
                              <w:rPr>
                                <w:spacing w:val="-8"/>
                              </w:rPr>
                              <w:t xml:space="preserve">by </w:t>
                            </w:r>
                            <w:r w:rsidRPr="00585170">
                              <w:rPr>
                                <w:b/>
                                <w:spacing w:val="-8"/>
                              </w:rPr>
                              <w:t xml:space="preserve">5pm </w:t>
                            </w:r>
                            <w:r w:rsidRPr="00585170">
                              <w:rPr>
                                <w:spacing w:val="-8"/>
                              </w:rPr>
                              <w:t>on</w:t>
                            </w:r>
                          </w:p>
                          <w:p w14:paraId="41FF444F" w14:textId="46E97469" w:rsidR="00471492" w:rsidRPr="00CE30BF" w:rsidRDefault="00312434" w:rsidP="001F13A5">
                            <w:pPr>
                              <w:pStyle w:val="Footer"/>
                              <w:rPr>
                                <w:spacing w:val="-8"/>
                              </w:rPr>
                            </w:pPr>
                            <w:r w:rsidRPr="00585170">
                              <w:rPr>
                                <w:b/>
                              </w:rPr>
                              <w:t xml:space="preserve">Friday </w:t>
                            </w:r>
                            <w:r w:rsidR="00585170">
                              <w:rPr>
                                <w:b/>
                              </w:rPr>
                              <w:t>10</w:t>
                            </w:r>
                            <w:r w:rsidR="001F13A5">
                              <w:rPr>
                                <w:b/>
                              </w:rPr>
                              <w:t xml:space="preserve"> January 2020</w:t>
                            </w:r>
                          </w:p>
                        </w:tc>
                      </w:tr>
                    </w:tbl>
                    <w:p w14:paraId="1E52E565"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6C6008F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56AFDE2"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B44472B" w14:textId="77777777" w:rsidR="00500C1C" w:rsidRPr="00097092" w:rsidRDefault="00500C1C" w:rsidP="0049298F">
            <w:pPr>
              <w:pStyle w:val="TableTitle"/>
            </w:pPr>
            <w:r>
              <w:t>Respondent</w:t>
            </w:r>
          </w:p>
        </w:tc>
      </w:tr>
      <w:tr w:rsidR="00500C1C" w:rsidRPr="00AE002A" w14:paraId="2C4C1966" w14:textId="77777777" w:rsidTr="00500C1C">
        <w:trPr>
          <w:cantSplit/>
          <w:trHeight w:val="152"/>
        </w:trPr>
        <w:tc>
          <w:tcPr>
            <w:tcW w:w="2880" w:type="dxa"/>
            <w:tcBorders>
              <w:top w:val="single" w:sz="8" w:space="0" w:color="F8981D"/>
              <w:bottom w:val="single" w:sz="8" w:space="0" w:color="F8981D"/>
              <w:right w:val="single" w:sz="8" w:space="0" w:color="F8981D"/>
            </w:tcBorders>
          </w:tcPr>
          <w:p w14:paraId="349AA8F5"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2C50A163"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63FE741" w14:textId="77777777" w:rsidTr="00500C1C">
        <w:trPr>
          <w:cantSplit/>
          <w:trHeight w:val="152"/>
        </w:trPr>
        <w:tc>
          <w:tcPr>
            <w:tcW w:w="2880" w:type="dxa"/>
            <w:tcBorders>
              <w:top w:val="single" w:sz="8" w:space="0" w:color="F8981D"/>
              <w:bottom w:val="single" w:sz="8" w:space="0" w:color="F8981D"/>
              <w:right w:val="single" w:sz="8" w:space="0" w:color="F8981D"/>
            </w:tcBorders>
          </w:tcPr>
          <w:p w14:paraId="7E772E00"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D2CAEEF"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5350C081" w14:textId="77777777" w:rsidTr="00500C1C">
        <w:trPr>
          <w:cantSplit/>
          <w:trHeight w:val="152"/>
        </w:trPr>
        <w:tc>
          <w:tcPr>
            <w:tcW w:w="2880" w:type="dxa"/>
            <w:tcBorders>
              <w:top w:val="single" w:sz="8" w:space="0" w:color="F8981D"/>
              <w:bottom w:val="single" w:sz="12" w:space="0" w:color="F8981D"/>
              <w:right w:val="single" w:sz="8" w:space="0" w:color="F8981D"/>
            </w:tcBorders>
          </w:tcPr>
          <w:p w14:paraId="0C97A00D"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2FE3DAE1"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5BF5FBBD"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2B4FD52E"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06C76A90" w14:textId="77777777" w:rsidR="00500C1C" w:rsidRPr="00097092" w:rsidRDefault="00500C1C" w:rsidP="0049298F">
            <w:pPr>
              <w:pStyle w:val="TableTitle"/>
            </w:pPr>
            <w:r>
              <w:t>Parties Represented</w:t>
            </w:r>
          </w:p>
        </w:tc>
      </w:tr>
      <w:tr w:rsidR="00823331" w:rsidRPr="00AE002A" w14:paraId="1CD5F474" w14:textId="77777777" w:rsidTr="00500C1C">
        <w:trPr>
          <w:cantSplit/>
          <w:trHeight w:val="162"/>
        </w:trPr>
        <w:tc>
          <w:tcPr>
            <w:tcW w:w="2880" w:type="dxa"/>
            <w:vMerge w:val="restart"/>
            <w:tcBorders>
              <w:top w:val="single" w:sz="8" w:space="0" w:color="F8981D"/>
              <w:right w:val="single" w:sz="8" w:space="0" w:color="F8981D"/>
            </w:tcBorders>
          </w:tcPr>
          <w:p w14:paraId="30B20866"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8F8FDDB"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432F9B5E"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146832B4"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7C6DD6CA" w14:textId="77777777" w:rsidR="00823331" w:rsidRPr="00723179" w:rsidRDefault="00823331" w:rsidP="0049298F">
            <w:pPr>
              <w:pStyle w:val="TableSubquestion"/>
            </w:pPr>
            <w:r>
              <w:t>Supplier</w:t>
            </w:r>
          </w:p>
        </w:tc>
      </w:tr>
      <w:tr w:rsidR="00823331" w:rsidRPr="00AE002A" w14:paraId="6E97E599" w14:textId="77777777" w:rsidTr="00500C1C">
        <w:trPr>
          <w:cantSplit/>
          <w:trHeight w:val="161"/>
        </w:trPr>
        <w:tc>
          <w:tcPr>
            <w:tcW w:w="2880" w:type="dxa"/>
            <w:vMerge/>
            <w:tcBorders>
              <w:right w:val="single" w:sz="8" w:space="0" w:color="F8981D"/>
            </w:tcBorders>
          </w:tcPr>
          <w:p w14:paraId="570FBD5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1E06D9B"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9D99E76"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5CA0F5D3"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26037B24" w14:textId="77777777" w:rsidR="00823331" w:rsidRPr="00723179" w:rsidRDefault="00823331" w:rsidP="0049298F">
            <w:pPr>
              <w:pStyle w:val="TableSubquestion"/>
            </w:pPr>
            <w:r>
              <w:t>Interconnector User</w:t>
            </w:r>
          </w:p>
        </w:tc>
      </w:tr>
      <w:tr w:rsidR="00823331" w:rsidRPr="00AE002A" w14:paraId="71B0BA6B" w14:textId="77777777" w:rsidTr="00823331">
        <w:trPr>
          <w:cantSplit/>
          <w:trHeight w:val="161"/>
        </w:trPr>
        <w:tc>
          <w:tcPr>
            <w:tcW w:w="2880" w:type="dxa"/>
            <w:vMerge/>
            <w:tcBorders>
              <w:right w:val="single" w:sz="8" w:space="0" w:color="F8981D"/>
            </w:tcBorders>
          </w:tcPr>
          <w:p w14:paraId="5450106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E91EF99"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5FA1928D"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5480207C"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526B1926" w14:textId="77777777" w:rsidR="00823331" w:rsidRPr="00723179" w:rsidRDefault="00823331" w:rsidP="0049298F">
            <w:pPr>
              <w:pStyle w:val="TableSubquestion"/>
            </w:pPr>
            <w:r>
              <w:t>Int. Error Admin.</w:t>
            </w:r>
          </w:p>
        </w:tc>
      </w:tr>
      <w:tr w:rsidR="00823331" w:rsidRPr="00AE002A" w14:paraId="2B75AC3B" w14:textId="77777777" w:rsidTr="00823331">
        <w:trPr>
          <w:cantSplit/>
          <w:trHeight w:val="161"/>
        </w:trPr>
        <w:tc>
          <w:tcPr>
            <w:tcW w:w="2880" w:type="dxa"/>
            <w:vMerge/>
            <w:tcBorders>
              <w:right w:val="single" w:sz="8" w:space="0" w:color="F8981D"/>
            </w:tcBorders>
          </w:tcPr>
          <w:p w14:paraId="23EC7F21"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42D5C9F6"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1EB1CC51"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25F8131F"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390261FB" w14:textId="77777777" w:rsidR="00823331" w:rsidRPr="00723179" w:rsidRDefault="00823331" w:rsidP="00396FE2">
            <w:pPr>
              <w:pStyle w:val="TableSubquestion"/>
            </w:pPr>
            <w:r>
              <w:t>System Operator</w:t>
            </w:r>
          </w:p>
        </w:tc>
      </w:tr>
      <w:tr w:rsidR="00823331" w:rsidRPr="00AE002A" w14:paraId="5B494CA3" w14:textId="77777777" w:rsidTr="00823331">
        <w:trPr>
          <w:cantSplit/>
          <w:trHeight w:val="161"/>
        </w:trPr>
        <w:tc>
          <w:tcPr>
            <w:tcW w:w="2880" w:type="dxa"/>
            <w:vMerge/>
            <w:tcBorders>
              <w:right w:val="single" w:sz="8" w:space="0" w:color="F8981D"/>
            </w:tcBorders>
          </w:tcPr>
          <w:p w14:paraId="5C5D294D"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D064EF4"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760FDAA0"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59433338"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0210D85E" w14:textId="77777777" w:rsidR="00823331" w:rsidRDefault="00823331" w:rsidP="00396FE2">
            <w:pPr>
              <w:pStyle w:val="TableSubquestion"/>
            </w:pPr>
          </w:p>
        </w:tc>
      </w:tr>
      <w:tr w:rsidR="00500C1C" w:rsidRPr="00AE002A" w14:paraId="54F0DA12" w14:textId="77777777" w:rsidTr="00500C1C">
        <w:trPr>
          <w:cantSplit/>
          <w:trHeight w:val="110"/>
        </w:trPr>
        <w:tc>
          <w:tcPr>
            <w:tcW w:w="2880" w:type="dxa"/>
            <w:vMerge w:val="restart"/>
            <w:tcBorders>
              <w:right w:val="single" w:sz="8" w:space="0" w:color="F8981D"/>
            </w:tcBorders>
          </w:tcPr>
          <w:p w14:paraId="260DF5CA"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009B186F"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590509D4"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3156EA00"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6E5BDB16"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C33CDD0" w14:textId="77777777" w:rsidTr="00500C1C">
        <w:trPr>
          <w:cantSplit/>
          <w:trHeight w:val="110"/>
        </w:trPr>
        <w:tc>
          <w:tcPr>
            <w:tcW w:w="2880" w:type="dxa"/>
            <w:vMerge/>
            <w:tcBorders>
              <w:right w:val="single" w:sz="8" w:space="0" w:color="F8981D"/>
            </w:tcBorders>
          </w:tcPr>
          <w:p w14:paraId="36EAC0C7"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6F25CC5"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ADDE088"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2CFBC1FC"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514DAEB2" w14:textId="77777777" w:rsidR="00500C1C" w:rsidRDefault="00823331" w:rsidP="0049298F">
            <w:pPr>
              <w:pStyle w:val="TableSubquestion"/>
            </w:pPr>
            <w:r>
              <w:t>Consultant</w:t>
            </w:r>
          </w:p>
        </w:tc>
      </w:tr>
      <w:tr w:rsidR="00823331" w:rsidRPr="00AE002A" w14:paraId="50C7BB86" w14:textId="77777777" w:rsidTr="00500C1C">
        <w:trPr>
          <w:cantSplit/>
          <w:trHeight w:val="110"/>
        </w:trPr>
        <w:tc>
          <w:tcPr>
            <w:tcW w:w="2880" w:type="dxa"/>
            <w:vMerge/>
            <w:tcBorders>
              <w:right w:val="single" w:sz="8" w:space="0" w:color="F8981D"/>
            </w:tcBorders>
          </w:tcPr>
          <w:p w14:paraId="5A6B74A9"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676757E6"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2A410F6"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6B2B7140"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7CA493D1" w14:textId="77777777" w:rsidR="00823331" w:rsidRDefault="00823331" w:rsidP="0049298F">
            <w:pPr>
              <w:pStyle w:val="TableSubquestion"/>
            </w:pPr>
            <w:r>
              <w:t>Other:</w:t>
            </w:r>
          </w:p>
        </w:tc>
      </w:tr>
      <w:tr w:rsidR="00500C1C" w:rsidRPr="00AE002A" w14:paraId="7AE23450" w14:textId="77777777" w:rsidTr="00500C1C">
        <w:trPr>
          <w:cantSplit/>
          <w:trHeight w:val="110"/>
        </w:trPr>
        <w:tc>
          <w:tcPr>
            <w:tcW w:w="2880" w:type="dxa"/>
            <w:vMerge/>
            <w:tcBorders>
              <w:right w:val="single" w:sz="8" w:space="0" w:color="F8981D"/>
            </w:tcBorders>
          </w:tcPr>
          <w:p w14:paraId="1971F499"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43C16128"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6CB9119F"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12E5F5A7"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1B0DC8EF"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52FDE9CE"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F93A6A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1FF70B4" w14:textId="77777777" w:rsidR="00500C1C" w:rsidRPr="00097092" w:rsidRDefault="00500C1C" w:rsidP="0049298F">
            <w:pPr>
              <w:pStyle w:val="TableTitle"/>
            </w:pPr>
            <w:r>
              <w:t>Confidentiality</w:t>
            </w:r>
          </w:p>
        </w:tc>
      </w:tr>
      <w:tr w:rsidR="00500C1C" w:rsidRPr="00AE002A" w14:paraId="4BE3864A"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0E6DE2F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28A7CB8F"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838F388" w14:textId="77777777" w:rsidR="00500C1C" w:rsidRPr="00723179" w:rsidRDefault="00500C1C" w:rsidP="0049298F">
            <w:pPr>
              <w:pStyle w:val="TableResponse"/>
            </w:pPr>
            <w:r w:rsidRPr="00BE0304">
              <w:rPr>
                <w:color w:val="008576"/>
              </w:rPr>
              <w:t xml:space="preserve">If ‘Yes’, please clearly mark the confidential parts </w:t>
            </w:r>
          </w:p>
        </w:tc>
      </w:tr>
    </w:tbl>
    <w:p w14:paraId="72A3B592" w14:textId="69CD08A3" w:rsidR="00055C51" w:rsidRDefault="00055C51" w:rsidP="00B50770">
      <w:pPr>
        <w:pStyle w:val="Heading8"/>
        <w:pageBreakBefore/>
        <w:ind w:firstLine="11"/>
      </w:pPr>
      <w:r>
        <w:lastRenderedPageBreak/>
        <w:t>Report Phase</w:t>
      </w:r>
      <w:r w:rsidR="002548B5">
        <w:t xml:space="preserve"> Consultation </w:t>
      </w:r>
      <w:r w:rsidR="00E753A4" w:rsidRPr="00B84663">
        <w:t>Questions</w:t>
      </w:r>
      <w:bookmarkStart w:id="1" w:name="_Toc217197915"/>
    </w:p>
    <w:p w14:paraId="79D15557" w14:textId="6B12D3DF" w:rsidR="008A69C4" w:rsidRDefault="008A69C4" w:rsidP="008A69C4"/>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D5C9C" w14:paraId="5143A6E2" w14:textId="77777777" w:rsidTr="00077F8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9C0B745" w14:textId="6C411E26" w:rsidR="000D5C9C" w:rsidRDefault="000D5C9C">
            <w:pPr>
              <w:keepNext/>
              <w:spacing w:line="240" w:lineRule="auto"/>
              <w:ind w:left="113"/>
              <w:rPr>
                <w:b/>
                <w:color w:val="FFFFFF"/>
              </w:rPr>
            </w:pPr>
            <w:r>
              <w:rPr>
                <w:b/>
                <w:color w:val="FFFFFF"/>
              </w:rPr>
              <w:t>Question 1</w:t>
            </w:r>
          </w:p>
        </w:tc>
      </w:tr>
      <w:tr w:rsidR="000D5C9C" w14:paraId="7E0BD98B" w14:textId="77777777" w:rsidTr="00077F8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2B661D9F" w14:textId="77777777" w:rsidR="000D5C9C" w:rsidRDefault="000D5C9C" w:rsidP="00077F80">
            <w:pPr>
              <w:spacing w:after="40"/>
              <w:ind w:left="113" w:right="113"/>
            </w:pPr>
            <w:r w:rsidRPr="00C56039">
              <w:rPr>
                <w:color w:val="000000"/>
              </w:rPr>
              <w:t>Do you agree with the Panel’s ini</w:t>
            </w:r>
            <w:r>
              <w:rPr>
                <w:color w:val="000000"/>
              </w:rPr>
              <w:t>tial majority view that P396</w:t>
            </w:r>
            <w:r w:rsidRPr="00C56039">
              <w:rPr>
                <w:color w:val="000000"/>
              </w:rPr>
              <w:t xml:space="preserve"> </w:t>
            </w:r>
            <w:r w:rsidRPr="00402346">
              <w:rPr>
                <w:b/>
                <w:color w:val="000000"/>
              </w:rPr>
              <w:t>does not</w:t>
            </w:r>
            <w:r w:rsidRPr="00C56039">
              <w:rPr>
                <w:color w:val="000000"/>
              </w:rPr>
              <w:t xml:space="preserve"> better facilita</w:t>
            </w:r>
            <w:r>
              <w:rPr>
                <w:color w:val="000000"/>
              </w:rPr>
              <w:t>te Applicable BSC Objective</w:t>
            </w:r>
            <w:r w:rsidRPr="00C56039">
              <w:rPr>
                <w:color w:val="000000"/>
              </w:rPr>
              <w:t xml:space="preserve"> </w:t>
            </w:r>
            <w:r>
              <w:rPr>
                <w:color w:val="000000"/>
              </w:rPr>
              <w:t>(c)?</w:t>
            </w:r>
          </w:p>
        </w:tc>
        <w:tc>
          <w:tcPr>
            <w:tcW w:w="1725" w:type="dxa"/>
            <w:tcBorders>
              <w:top w:val="single" w:sz="8" w:space="0" w:color="F8981D"/>
              <w:left w:val="single" w:sz="8" w:space="0" w:color="F8981D"/>
              <w:bottom w:val="single" w:sz="8" w:space="0" w:color="F8981D"/>
              <w:right w:val="single" w:sz="12" w:space="0" w:color="F8981D"/>
            </w:tcBorders>
            <w:hideMark/>
          </w:tcPr>
          <w:p w14:paraId="078B175C" w14:textId="77777777" w:rsidR="000D5C9C" w:rsidRDefault="000D5C9C" w:rsidP="00077F8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D5C9C" w14:paraId="182CF80F" w14:textId="77777777" w:rsidTr="00077F8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7A5A162" w14:textId="77777777" w:rsidR="000D5C9C" w:rsidRDefault="000D5C9C" w:rsidP="00077F80">
            <w:pPr>
              <w:spacing w:after="40"/>
              <w:ind w:left="113" w:right="113"/>
              <w:rPr>
                <w:color w:val="008576"/>
              </w:rPr>
            </w:pPr>
            <w:r>
              <w:rPr>
                <w:color w:val="008576"/>
              </w:rPr>
              <w:t>Please provide your rationale with reference to the Applicable BSC Objectives.</w:t>
            </w:r>
          </w:p>
        </w:tc>
      </w:tr>
      <w:tr w:rsidR="000D5C9C" w14:paraId="5D6F9D96" w14:textId="77777777" w:rsidTr="00077F8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1035078E" w14:textId="77777777" w:rsidR="000D5C9C" w:rsidRDefault="000D5C9C" w:rsidP="00077F8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DFD7CE1" w14:textId="77777777" w:rsidR="000D5C9C" w:rsidRDefault="000D5C9C" w:rsidP="000D5C9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D5C9C" w14:paraId="14E1B996" w14:textId="77777777" w:rsidTr="00077F8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0AC811B" w14:textId="59445F55" w:rsidR="000D5C9C" w:rsidRDefault="000D5C9C">
            <w:pPr>
              <w:keepNext/>
              <w:spacing w:line="240" w:lineRule="auto"/>
              <w:ind w:left="113"/>
              <w:rPr>
                <w:b/>
                <w:color w:val="FFFFFF"/>
              </w:rPr>
            </w:pPr>
            <w:r>
              <w:rPr>
                <w:b/>
                <w:color w:val="FFFFFF"/>
              </w:rPr>
              <w:t>Question 2</w:t>
            </w:r>
          </w:p>
        </w:tc>
      </w:tr>
      <w:tr w:rsidR="000D5C9C" w14:paraId="4667D04F" w14:textId="77777777" w:rsidTr="00077F8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2995BA0" w14:textId="77777777" w:rsidR="000D5C9C" w:rsidRDefault="000D5C9C" w:rsidP="00077F80">
            <w:pPr>
              <w:spacing w:after="40"/>
              <w:ind w:left="113" w:right="113"/>
            </w:pPr>
            <w:r w:rsidRPr="00C56039">
              <w:rPr>
                <w:color w:val="000000"/>
              </w:rPr>
              <w:t>Do you agree with the Panel’s ini</w:t>
            </w:r>
            <w:r>
              <w:rPr>
                <w:color w:val="000000"/>
              </w:rPr>
              <w:t>tial majority view that P396</w:t>
            </w:r>
            <w:r w:rsidRPr="00C56039">
              <w:rPr>
                <w:color w:val="000000"/>
              </w:rPr>
              <w:t xml:space="preserve"> </w:t>
            </w:r>
            <w:r w:rsidRPr="00402346">
              <w:rPr>
                <w:b/>
                <w:color w:val="000000"/>
              </w:rPr>
              <w:t>does</w:t>
            </w:r>
            <w:r>
              <w:rPr>
                <w:color w:val="000000"/>
              </w:rPr>
              <w:t xml:space="preserve"> </w:t>
            </w:r>
            <w:r w:rsidRPr="00C56039">
              <w:rPr>
                <w:color w:val="000000"/>
              </w:rPr>
              <w:t>better facilitate</w:t>
            </w:r>
            <w:r>
              <w:rPr>
                <w:color w:val="000000"/>
              </w:rPr>
              <w:t xml:space="preserve"> Applicable BSC Objective (e)?</w:t>
            </w:r>
          </w:p>
        </w:tc>
        <w:tc>
          <w:tcPr>
            <w:tcW w:w="1725" w:type="dxa"/>
            <w:tcBorders>
              <w:top w:val="single" w:sz="8" w:space="0" w:color="F8981D"/>
              <w:left w:val="single" w:sz="8" w:space="0" w:color="F8981D"/>
              <w:bottom w:val="single" w:sz="8" w:space="0" w:color="F8981D"/>
              <w:right w:val="single" w:sz="12" w:space="0" w:color="F8981D"/>
            </w:tcBorders>
            <w:hideMark/>
          </w:tcPr>
          <w:p w14:paraId="405CE271" w14:textId="77777777" w:rsidR="000D5C9C" w:rsidRDefault="000D5C9C" w:rsidP="00077F8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D5C9C" w14:paraId="37CD7101" w14:textId="77777777" w:rsidTr="00077F8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7AF3693" w14:textId="77777777" w:rsidR="000D5C9C" w:rsidRDefault="000D5C9C" w:rsidP="00077F80">
            <w:pPr>
              <w:spacing w:after="40"/>
              <w:ind w:left="113" w:right="113"/>
              <w:rPr>
                <w:color w:val="008576"/>
              </w:rPr>
            </w:pPr>
            <w:r>
              <w:rPr>
                <w:color w:val="008576"/>
              </w:rPr>
              <w:t>Please provide your rationale with reference to the Applicable BSC Objectives.</w:t>
            </w:r>
          </w:p>
        </w:tc>
      </w:tr>
    </w:tbl>
    <w:p w14:paraId="4C56FD89" w14:textId="4774541E" w:rsidR="000D5C9C" w:rsidRDefault="000D5C9C" w:rsidP="008A69C4"/>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D5C9C" w14:paraId="0D29A123" w14:textId="77777777" w:rsidTr="00077F8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BEF7A09" w14:textId="43DB7E6B" w:rsidR="000D5C9C" w:rsidRDefault="000D5C9C">
            <w:pPr>
              <w:keepNext/>
              <w:spacing w:line="240" w:lineRule="auto"/>
              <w:ind w:left="113"/>
              <w:rPr>
                <w:b/>
                <w:color w:val="FFFFFF"/>
              </w:rPr>
            </w:pPr>
            <w:r>
              <w:rPr>
                <w:b/>
                <w:color w:val="FFFFFF"/>
              </w:rPr>
              <w:t>Question 3</w:t>
            </w:r>
          </w:p>
        </w:tc>
      </w:tr>
      <w:tr w:rsidR="000D5C9C" w14:paraId="5F8BE0FB" w14:textId="77777777" w:rsidTr="00077F8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1117647B" w14:textId="77777777" w:rsidR="000D5C9C" w:rsidRDefault="000D5C9C" w:rsidP="00077F80">
            <w:pPr>
              <w:spacing w:after="40"/>
              <w:ind w:left="113" w:right="113"/>
            </w:pPr>
            <w:r>
              <w:rPr>
                <w:color w:val="000000"/>
              </w:rPr>
              <w:t>Do you agree with the Panel’s initial majority recommendation that P</w:t>
            </w:r>
            <w:r>
              <w:rPr>
                <w:color w:val="000000"/>
                <w:szCs w:val="20"/>
              </w:rPr>
              <w:t>396</w:t>
            </w:r>
            <w:r>
              <w:rPr>
                <w:color w:val="000000"/>
              </w:rPr>
              <w:t xml:space="preserve"> should be rejected?</w:t>
            </w:r>
          </w:p>
        </w:tc>
        <w:tc>
          <w:tcPr>
            <w:tcW w:w="1725" w:type="dxa"/>
            <w:tcBorders>
              <w:top w:val="single" w:sz="8" w:space="0" w:color="F8981D"/>
              <w:left w:val="single" w:sz="8" w:space="0" w:color="F8981D"/>
              <w:bottom w:val="single" w:sz="8" w:space="0" w:color="F8981D"/>
              <w:right w:val="single" w:sz="12" w:space="0" w:color="F8981D"/>
            </w:tcBorders>
            <w:hideMark/>
          </w:tcPr>
          <w:p w14:paraId="49766EF7" w14:textId="77777777" w:rsidR="000D5C9C" w:rsidRDefault="000D5C9C" w:rsidP="00077F8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D5C9C" w14:paraId="64FA7EEF" w14:textId="77777777" w:rsidTr="00077F8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442E291" w14:textId="77777777" w:rsidR="000D5C9C" w:rsidRDefault="000D5C9C" w:rsidP="00077F80">
            <w:pPr>
              <w:spacing w:after="40"/>
              <w:ind w:left="113" w:right="113"/>
              <w:rPr>
                <w:color w:val="008576"/>
              </w:rPr>
            </w:pPr>
            <w:r>
              <w:rPr>
                <w:color w:val="008576"/>
              </w:rPr>
              <w:t xml:space="preserve">Please provide your rational </w:t>
            </w:r>
          </w:p>
        </w:tc>
      </w:tr>
      <w:tr w:rsidR="000D5C9C" w14:paraId="71525DF1" w14:textId="77777777" w:rsidTr="00077F8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8E481BE" w14:textId="77777777" w:rsidR="000D5C9C" w:rsidRDefault="000D5C9C" w:rsidP="00077F8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3C9B2545" w14:textId="77777777" w:rsidR="000D5C9C" w:rsidRDefault="000D5C9C" w:rsidP="008A69C4"/>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4D5384" w14:paraId="1780C9FC" w14:textId="77777777" w:rsidTr="008F28A2">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08ED6D25" w14:textId="568DB6B8" w:rsidR="004D5384" w:rsidRDefault="004D5384">
            <w:pPr>
              <w:keepNext/>
              <w:spacing w:line="240" w:lineRule="auto"/>
              <w:ind w:left="113"/>
              <w:rPr>
                <w:b/>
                <w:color w:val="FFFFFF"/>
              </w:rPr>
            </w:pPr>
            <w:r>
              <w:rPr>
                <w:b/>
                <w:color w:val="FFFFFF"/>
              </w:rPr>
              <w:t xml:space="preserve">Question </w:t>
            </w:r>
            <w:r w:rsidR="000D5C9C">
              <w:rPr>
                <w:b/>
                <w:color w:val="FFFFFF"/>
              </w:rPr>
              <w:t>4</w:t>
            </w:r>
          </w:p>
        </w:tc>
      </w:tr>
      <w:tr w:rsidR="004D5384" w14:paraId="099FC57B" w14:textId="77777777" w:rsidTr="008F28A2">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42D17C19" w14:textId="18641D2A" w:rsidR="004D5384" w:rsidRDefault="004D5384" w:rsidP="008F28A2">
            <w:pPr>
              <w:spacing w:after="40"/>
              <w:ind w:left="113" w:right="113"/>
            </w:pPr>
            <w:r w:rsidRPr="004D5384">
              <w:rPr>
                <w:color w:val="000000"/>
              </w:rPr>
              <w:t>Do you agree with the Panel that the redlined changes to the BSC deliver the intention of P396?</w:t>
            </w:r>
          </w:p>
        </w:tc>
        <w:tc>
          <w:tcPr>
            <w:tcW w:w="1725" w:type="dxa"/>
            <w:tcBorders>
              <w:top w:val="single" w:sz="8" w:space="0" w:color="F8981D"/>
              <w:left w:val="single" w:sz="8" w:space="0" w:color="F8981D"/>
              <w:bottom w:val="single" w:sz="8" w:space="0" w:color="F8981D"/>
              <w:right w:val="single" w:sz="12" w:space="0" w:color="F8981D"/>
            </w:tcBorders>
            <w:hideMark/>
          </w:tcPr>
          <w:p w14:paraId="7992A3B8" w14:textId="77777777" w:rsidR="004D5384" w:rsidRDefault="004D5384" w:rsidP="008F28A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4D5384" w14:paraId="10A790B6" w14:textId="77777777" w:rsidTr="008F28A2">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167A812" w14:textId="60639B77" w:rsidR="004D5384" w:rsidRDefault="004D5384" w:rsidP="008F28A2">
            <w:pPr>
              <w:spacing w:after="40"/>
              <w:ind w:left="113" w:right="113"/>
              <w:rPr>
                <w:color w:val="008576"/>
              </w:rPr>
            </w:pPr>
            <w:r>
              <w:rPr>
                <w:color w:val="008576"/>
              </w:rPr>
              <w:t>Please provide your rationale.</w:t>
            </w:r>
          </w:p>
        </w:tc>
      </w:tr>
      <w:tr w:rsidR="004D5384" w14:paraId="1FD86565" w14:textId="77777777" w:rsidTr="008F28A2">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07674540" w14:textId="77777777" w:rsidR="004D5384" w:rsidRDefault="004D5384" w:rsidP="008F28A2">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3DD81A4" w14:textId="07DA7148" w:rsidR="004D5384" w:rsidRDefault="004D5384" w:rsidP="008A69C4"/>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8A69C4" w14:paraId="7F720D2B" w14:textId="77777777" w:rsidTr="00E2769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7A426D1" w14:textId="15A7A79C" w:rsidR="008A69C4" w:rsidRDefault="004D5384">
            <w:pPr>
              <w:keepNext/>
              <w:spacing w:line="240" w:lineRule="auto"/>
              <w:ind w:left="113"/>
              <w:rPr>
                <w:b/>
                <w:color w:val="FFFFFF"/>
              </w:rPr>
            </w:pPr>
            <w:r>
              <w:rPr>
                <w:b/>
                <w:color w:val="FFFFFF"/>
              </w:rPr>
              <w:t xml:space="preserve">Question </w:t>
            </w:r>
            <w:r w:rsidR="000D5C9C">
              <w:rPr>
                <w:b/>
                <w:color w:val="FFFFFF"/>
              </w:rPr>
              <w:t>5</w:t>
            </w:r>
          </w:p>
        </w:tc>
      </w:tr>
      <w:tr w:rsidR="008A69C4" w14:paraId="414C40D1" w14:textId="77777777" w:rsidTr="00E2769C">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481D2A74" w14:textId="77777777" w:rsidR="004D5384" w:rsidRPr="004D5384" w:rsidRDefault="004D5384" w:rsidP="004D5384">
            <w:pPr>
              <w:spacing w:after="40"/>
              <w:ind w:left="113" w:right="113"/>
              <w:rPr>
                <w:color w:val="000000"/>
              </w:rPr>
            </w:pPr>
            <w:r w:rsidRPr="004D5384">
              <w:rPr>
                <w:color w:val="000000"/>
              </w:rPr>
              <w:t>Will P396 impact your organisation?</w:t>
            </w:r>
          </w:p>
          <w:p w14:paraId="55702461" w14:textId="6004A961" w:rsidR="008A69C4" w:rsidRDefault="004D5384" w:rsidP="004D5384">
            <w:pPr>
              <w:spacing w:after="40"/>
              <w:ind w:left="113" w:right="113"/>
            </w:pPr>
            <w:r w:rsidRPr="004D5384">
              <w:rPr>
                <w:color w:val="000000"/>
              </w:rPr>
              <w:t>If ‘Yes’, please provide a description of the impact(s)</w:t>
            </w:r>
          </w:p>
        </w:tc>
        <w:tc>
          <w:tcPr>
            <w:tcW w:w="1725" w:type="dxa"/>
            <w:tcBorders>
              <w:top w:val="single" w:sz="8" w:space="0" w:color="F8981D"/>
              <w:left w:val="single" w:sz="8" w:space="0" w:color="F8981D"/>
              <w:bottom w:val="single" w:sz="8" w:space="0" w:color="F8981D"/>
              <w:right w:val="single" w:sz="12" w:space="0" w:color="F8981D"/>
            </w:tcBorders>
            <w:hideMark/>
          </w:tcPr>
          <w:p w14:paraId="4A307D85" w14:textId="77777777" w:rsidR="008A69C4" w:rsidRDefault="008A69C4" w:rsidP="00E2769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8A69C4" w14:paraId="5746206D" w14:textId="77777777" w:rsidTr="00E2769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55F622D" w14:textId="452B077D" w:rsidR="008A69C4" w:rsidRDefault="008A69C4" w:rsidP="004D5384">
            <w:pPr>
              <w:spacing w:after="40"/>
              <w:ind w:left="113" w:right="113"/>
              <w:rPr>
                <w:color w:val="008576"/>
              </w:rPr>
            </w:pPr>
            <w:r>
              <w:rPr>
                <w:color w:val="008576"/>
              </w:rPr>
              <w:t xml:space="preserve">Please provide your rationale </w:t>
            </w:r>
          </w:p>
        </w:tc>
      </w:tr>
      <w:tr w:rsidR="008A69C4" w14:paraId="799F5C79" w14:textId="77777777" w:rsidTr="00E2769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856EBC3" w14:textId="77777777" w:rsidR="008A69C4" w:rsidRDefault="008A69C4" w:rsidP="00E2769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2BD2991" w14:textId="77777777" w:rsidR="008A69C4" w:rsidRPr="008A69C4" w:rsidRDefault="008A69C4" w:rsidP="008A69C4"/>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82B44" w14:paraId="566B9CD9" w14:textId="77777777" w:rsidTr="008F28A2">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52FD0D7" w14:textId="5BD5BB53" w:rsidR="00582B44" w:rsidRDefault="004D5384">
            <w:pPr>
              <w:keepNext/>
              <w:spacing w:line="240" w:lineRule="auto"/>
              <w:ind w:left="113"/>
              <w:rPr>
                <w:b/>
                <w:color w:val="FFFFFF"/>
              </w:rPr>
            </w:pPr>
            <w:r>
              <w:rPr>
                <w:b/>
                <w:color w:val="FFFFFF"/>
              </w:rPr>
              <w:t xml:space="preserve">Question </w:t>
            </w:r>
            <w:r w:rsidR="000D5C9C">
              <w:rPr>
                <w:b/>
                <w:color w:val="FFFFFF"/>
              </w:rPr>
              <w:t>6</w:t>
            </w:r>
          </w:p>
        </w:tc>
      </w:tr>
      <w:tr w:rsidR="00582B44" w14:paraId="0EFD279E" w14:textId="77777777" w:rsidTr="008F28A2">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087AC012" w14:textId="77777777" w:rsidR="004D5384" w:rsidRPr="004D5384" w:rsidRDefault="004D5384" w:rsidP="004D5384">
            <w:pPr>
              <w:spacing w:after="40"/>
              <w:ind w:left="113" w:right="113"/>
              <w:rPr>
                <w:color w:val="000000"/>
              </w:rPr>
            </w:pPr>
            <w:r w:rsidRPr="004D5384">
              <w:rPr>
                <w:color w:val="000000"/>
              </w:rPr>
              <w:t>Will your organisation incur any costs in implementing P396?</w:t>
            </w:r>
          </w:p>
          <w:p w14:paraId="796D1B60" w14:textId="68273200" w:rsidR="00582B44" w:rsidRPr="004D5384" w:rsidRDefault="004D5384" w:rsidP="004D5384">
            <w:pPr>
              <w:spacing w:after="40"/>
              <w:ind w:left="113" w:right="113"/>
              <w:rPr>
                <w:i/>
              </w:rPr>
            </w:pPr>
            <w:r w:rsidRPr="004D5384">
              <w:rPr>
                <w:i/>
                <w:color w:val="000000"/>
              </w:rPr>
              <w:t>If ‘Yes’, please provide details of these costs, how they arise and whether they are one-off or on-going costs.</w:t>
            </w:r>
          </w:p>
        </w:tc>
        <w:tc>
          <w:tcPr>
            <w:tcW w:w="1725" w:type="dxa"/>
            <w:tcBorders>
              <w:top w:val="single" w:sz="8" w:space="0" w:color="F8981D"/>
              <w:left w:val="single" w:sz="8" w:space="0" w:color="F8981D"/>
              <w:bottom w:val="single" w:sz="8" w:space="0" w:color="F8981D"/>
              <w:right w:val="single" w:sz="12" w:space="0" w:color="F8981D"/>
            </w:tcBorders>
            <w:hideMark/>
          </w:tcPr>
          <w:p w14:paraId="69C03D50" w14:textId="77777777" w:rsidR="00582B44" w:rsidRDefault="00582B44" w:rsidP="008F28A2">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82B44" w14:paraId="21873E4C" w14:textId="77777777" w:rsidTr="008F28A2">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0E58E0D" w14:textId="77777777" w:rsidR="00582B44" w:rsidRDefault="00582B44" w:rsidP="008F28A2">
            <w:pPr>
              <w:spacing w:after="40"/>
              <w:ind w:left="113" w:right="113"/>
              <w:rPr>
                <w:color w:val="008576"/>
              </w:rPr>
            </w:pPr>
            <w:r>
              <w:rPr>
                <w:color w:val="008576"/>
              </w:rPr>
              <w:t>Please provide your rationale.</w:t>
            </w:r>
          </w:p>
        </w:tc>
      </w:tr>
      <w:tr w:rsidR="00582B44" w14:paraId="79350CDA" w14:textId="77777777" w:rsidTr="008F28A2">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C6DBE94" w14:textId="77777777" w:rsidR="00582B44" w:rsidRDefault="00582B44" w:rsidP="008F28A2">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2AA7726" w14:textId="054F9275" w:rsidR="00582B44" w:rsidRDefault="00582B44" w:rsidP="00B50770"/>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50770" w14:paraId="3CD4CA97" w14:textId="77777777" w:rsidTr="000D5849">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DA0CC92" w14:textId="31804D13" w:rsidR="00B50770" w:rsidRDefault="004D5384">
            <w:pPr>
              <w:keepNext/>
              <w:spacing w:line="240" w:lineRule="auto"/>
              <w:ind w:left="113"/>
              <w:rPr>
                <w:b/>
                <w:color w:val="FFFFFF"/>
              </w:rPr>
            </w:pPr>
            <w:r>
              <w:rPr>
                <w:b/>
                <w:color w:val="FFFFFF"/>
              </w:rPr>
              <w:t xml:space="preserve">Question </w:t>
            </w:r>
            <w:r w:rsidR="000D5C9C">
              <w:rPr>
                <w:b/>
                <w:color w:val="FFFFFF"/>
              </w:rPr>
              <w:t>7</w:t>
            </w:r>
          </w:p>
        </w:tc>
      </w:tr>
      <w:tr w:rsidR="00B50770" w14:paraId="58C4D4BD" w14:textId="77777777" w:rsidTr="000D5849">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4A6CDC9F" w14:textId="7538B91F" w:rsidR="00B50770" w:rsidRDefault="004D5384" w:rsidP="000D5849">
            <w:pPr>
              <w:spacing w:after="40"/>
              <w:ind w:left="113" w:right="113"/>
            </w:pPr>
            <w:r w:rsidRPr="004D5384">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4D588A77" w14:textId="77777777" w:rsidR="00B50770" w:rsidRDefault="00B50770" w:rsidP="000D584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50770" w14:paraId="489F42A6" w14:textId="77777777" w:rsidTr="000D5849">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2224AE1" w14:textId="77777777" w:rsidR="00B50770" w:rsidRDefault="00B50770" w:rsidP="000D5849">
            <w:pPr>
              <w:spacing w:after="40"/>
              <w:ind w:left="113" w:right="113"/>
              <w:rPr>
                <w:color w:val="008576"/>
              </w:rPr>
            </w:pPr>
            <w:r>
              <w:rPr>
                <w:color w:val="008576"/>
              </w:rPr>
              <w:t>Please provide your rationale.</w:t>
            </w:r>
          </w:p>
        </w:tc>
      </w:tr>
      <w:tr w:rsidR="00B50770" w14:paraId="692A7579" w14:textId="77777777" w:rsidTr="000D5849">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0CCBAE4" w14:textId="77777777" w:rsidR="00B50770" w:rsidRDefault="00B50770" w:rsidP="000D5849">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6ACC372" w14:textId="77777777" w:rsidR="004D5384" w:rsidRDefault="004D5384"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6A59E8" w14:paraId="5907131F" w14:textId="77777777" w:rsidTr="00FE1DE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277545E4" w14:textId="1DF20C33" w:rsidR="006A59E8" w:rsidRDefault="006A59E8" w:rsidP="00FE1DED">
            <w:pPr>
              <w:keepNext/>
              <w:spacing w:line="240" w:lineRule="auto"/>
              <w:ind w:left="113"/>
              <w:rPr>
                <w:b/>
                <w:color w:val="FFFFFF"/>
              </w:rPr>
            </w:pPr>
            <w:r>
              <w:rPr>
                <w:b/>
                <w:color w:val="FFFFFF"/>
              </w:rPr>
              <w:t>Question 8</w:t>
            </w:r>
          </w:p>
        </w:tc>
      </w:tr>
      <w:tr w:rsidR="006A59E8" w14:paraId="2B43A77B" w14:textId="77777777" w:rsidTr="00FE1DED">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F7562B0" w14:textId="4253D9AD" w:rsidR="006A59E8" w:rsidRDefault="006A59E8" w:rsidP="00FE1DED">
            <w:pPr>
              <w:spacing w:after="40"/>
              <w:ind w:left="113" w:right="113"/>
            </w:pPr>
            <w:r w:rsidRPr="006A59E8">
              <w:rPr>
                <w:color w:val="000000"/>
              </w:rPr>
              <w:t>Do you agree with the Panel’s initial view that P396 should not be treated as a Self-Governance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14:paraId="5557FAF7" w14:textId="77777777" w:rsidR="006A59E8" w:rsidRDefault="006A59E8" w:rsidP="00FE1DE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6A59E8" w14:paraId="18D18451" w14:textId="77777777" w:rsidTr="00FE1DE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D7CD3AD" w14:textId="44CC5473" w:rsidR="006A59E8" w:rsidRDefault="0040277A" w:rsidP="00FE1DED">
            <w:pPr>
              <w:spacing w:after="40"/>
              <w:ind w:left="113" w:right="113"/>
              <w:rPr>
                <w:color w:val="008576"/>
              </w:rPr>
            </w:pPr>
            <w:r>
              <w:rPr>
                <w:color w:val="008576"/>
              </w:rPr>
              <w:t xml:space="preserve">Please provide your rational </w:t>
            </w:r>
          </w:p>
        </w:tc>
      </w:tr>
      <w:tr w:rsidR="006A59E8" w14:paraId="4D9F870B" w14:textId="77777777" w:rsidTr="00FE1DE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38CDE38E" w14:textId="77777777" w:rsidR="006A59E8" w:rsidRDefault="006A59E8" w:rsidP="00FE1DE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31378785" w14:textId="77777777" w:rsidR="006A59E8" w:rsidRDefault="006A59E8"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5D1B1225"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FE2DBE8" w14:textId="2FE37AC2" w:rsidR="00055C51" w:rsidRDefault="00A5103B">
            <w:pPr>
              <w:keepNext/>
              <w:spacing w:line="240" w:lineRule="auto"/>
              <w:ind w:left="113"/>
              <w:rPr>
                <w:b/>
                <w:color w:val="FFFFFF"/>
              </w:rPr>
            </w:pPr>
            <w:r>
              <w:rPr>
                <w:b/>
                <w:color w:val="FFFFFF"/>
              </w:rPr>
              <w:t>Question 9</w:t>
            </w:r>
          </w:p>
        </w:tc>
      </w:tr>
      <w:tr w:rsidR="00055C51" w14:paraId="64318C4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7293FE7D" w14:textId="60A1B937" w:rsidR="00055C51" w:rsidRDefault="00055C51">
            <w:pPr>
              <w:spacing w:after="40"/>
              <w:ind w:left="113" w:right="113"/>
            </w:pPr>
            <w:r>
              <w:rPr>
                <w:color w:val="000000"/>
              </w:rPr>
              <w:t>Do you have any further comments on P</w:t>
            </w:r>
            <w:r w:rsidR="004B0231">
              <w:rPr>
                <w:color w:val="000000"/>
                <w:szCs w:val="20"/>
              </w:rPr>
              <w:t>396</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3296F49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2D31D247"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BDFA10A" w14:textId="77777777" w:rsidR="00055C51" w:rsidRDefault="00055C51">
            <w:pPr>
              <w:spacing w:after="40"/>
              <w:ind w:left="113" w:right="113"/>
              <w:rPr>
                <w:color w:val="008576"/>
              </w:rPr>
            </w:pPr>
            <w:r>
              <w:rPr>
                <w:color w:val="008576"/>
              </w:rPr>
              <w:t>If ‘Yes’, please provide your comments.</w:t>
            </w:r>
          </w:p>
        </w:tc>
      </w:tr>
      <w:tr w:rsidR="00055C51" w14:paraId="5F2D1D00"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B5CB8D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60BE68AF" w14:textId="77777777" w:rsidR="00653CEA" w:rsidRPr="007D6117" w:rsidRDefault="00D669E6" w:rsidP="00CE4397">
      <w:pPr>
        <w:pStyle w:val="Heading8"/>
        <w:pageBreakBefore/>
        <w:ind w:firstLine="11"/>
      </w:pPr>
      <w:r>
        <w:t>F</w:t>
      </w:r>
      <w:r w:rsidR="00653CEA" w:rsidRPr="007D6117">
        <w:t>urther Information</w:t>
      </w:r>
      <w:bookmarkEnd w:id="1"/>
    </w:p>
    <w:p w14:paraId="03C2D9B2" w14:textId="77777777" w:rsidR="00471492" w:rsidRDefault="00471492" w:rsidP="00471492">
      <w:pPr>
        <w:pStyle w:val="BodyText"/>
        <w:keepNext/>
      </w:pPr>
      <w:r>
        <w:t>To help us process your response, please:</w:t>
      </w:r>
    </w:p>
    <w:p w14:paraId="65262627" w14:textId="0EACFA09" w:rsidR="00471492" w:rsidRDefault="00471492" w:rsidP="003A5C34">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F27A68">
        <w:t>396</w:t>
      </w:r>
      <w:r>
        <w:t xml:space="preserve"> </w:t>
      </w:r>
      <w:r w:rsidR="00055C51">
        <w:t>Report Phase</w:t>
      </w:r>
      <w:r w:rsidR="0062349A">
        <w:t xml:space="preserve"> Consultation</w:t>
      </w:r>
      <w:r>
        <w:t>” in the subject line</w:t>
      </w:r>
      <w:r>
        <w:rPr>
          <w:b/>
        </w:rPr>
        <w:t xml:space="preserve"> </w:t>
      </w:r>
    </w:p>
    <w:p w14:paraId="0392919F" w14:textId="77777777" w:rsidR="00471492" w:rsidRDefault="00471492" w:rsidP="00471492">
      <w:pPr>
        <w:pStyle w:val="ListParagraph"/>
      </w:pPr>
      <w:r>
        <w:t>Clearly indicate any confidential parts of your response</w:t>
      </w:r>
    </w:p>
    <w:p w14:paraId="28E92002" w14:textId="0CF37E41" w:rsidR="00471492" w:rsidRDefault="00471492" w:rsidP="00471492">
      <w:pPr>
        <w:pStyle w:val="ListParagraph"/>
      </w:pPr>
      <w:r>
        <w:t xml:space="preserve">Respond by </w:t>
      </w:r>
      <w:r w:rsidRPr="001C6CAE">
        <w:rPr>
          <w:b/>
        </w:rPr>
        <w:t>5pm</w:t>
      </w:r>
      <w:r>
        <w:t xml:space="preserve"> on </w:t>
      </w:r>
      <w:r w:rsidR="00B50770">
        <w:rPr>
          <w:b/>
        </w:rPr>
        <w:t xml:space="preserve">Friday </w:t>
      </w:r>
      <w:r w:rsidR="00585170">
        <w:rPr>
          <w:b/>
        </w:rPr>
        <w:t>10</w:t>
      </w:r>
      <w:r w:rsidR="004B0231">
        <w:rPr>
          <w:b/>
        </w:rPr>
        <w:t xml:space="preserve"> January 2020</w:t>
      </w:r>
      <w:r>
        <w:t xml:space="preserve"> (the </w:t>
      </w:r>
      <w:r w:rsidR="00F86B3B">
        <w:t>Panel</w:t>
      </w:r>
      <w:r>
        <w:t xml:space="preserve"> may not be able to consider late responses)</w:t>
      </w:r>
    </w:p>
    <w:p w14:paraId="127DBCC1" w14:textId="37DFF9E0" w:rsidR="0062349A" w:rsidRDefault="00055C51" w:rsidP="0062349A">
      <w:pPr>
        <w:pStyle w:val="BodyText"/>
      </w:pPr>
      <w:r>
        <w:t xml:space="preserve">The Panel will consider your consultation response at its meeting on </w:t>
      </w:r>
      <w:r w:rsidR="00585170">
        <w:t>10</w:t>
      </w:r>
      <w:r w:rsidR="00732470">
        <w:t xml:space="preserve"> </w:t>
      </w:r>
      <w:r w:rsidR="004B0231">
        <w:t>January 2020</w:t>
      </w:r>
      <w:r>
        <w:t>, where it will provide a final recommendation to the Authority on whether or not P</w:t>
      </w:r>
      <w:r w:rsidR="004B0231">
        <w:t>396</w:t>
      </w:r>
      <w:r>
        <w:t xml:space="preserve"> should be approved</w:t>
      </w:r>
      <w:r w:rsidR="0062349A">
        <w:t>.</w:t>
      </w:r>
    </w:p>
    <w:p w14:paraId="7CBEEB49" w14:textId="77777777" w:rsidR="00471492" w:rsidRDefault="00471492" w:rsidP="00471492">
      <w:pPr>
        <w:pStyle w:val="BodyText"/>
      </w:pPr>
    </w:p>
    <w:p w14:paraId="4355520B" w14:textId="77777777" w:rsidR="00471492" w:rsidRDefault="00471492" w:rsidP="00471492">
      <w:pPr>
        <w:pStyle w:val="Heading4"/>
      </w:pPr>
      <w:r w:rsidRPr="00DD05CC">
        <w:t>Applicable B</w:t>
      </w:r>
      <w:r w:rsidRPr="00130FF1">
        <w:t>SC</w:t>
      </w:r>
      <w:r>
        <w:t xml:space="preserve"> Objectives</w:t>
      </w:r>
    </w:p>
    <w:p w14:paraId="3B395A05" w14:textId="77777777" w:rsidR="00471492" w:rsidRDefault="00471492" w:rsidP="00471492">
      <w:pPr>
        <w:pStyle w:val="BodyText"/>
      </w:pPr>
      <w:r>
        <w:t>The Applicable BSC Objectives are:</w:t>
      </w:r>
    </w:p>
    <w:p w14:paraId="223F4C7B" w14:textId="77777777"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14:paraId="7165DC4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6BC08893"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5444681C"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5F5AEBFD"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3E1C1F61"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57EC973E" w14:textId="77777777"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18DD3" w14:textId="77777777" w:rsidR="00732470" w:rsidRDefault="00732470">
      <w:r>
        <w:separator/>
      </w:r>
    </w:p>
  </w:endnote>
  <w:endnote w:type="continuationSeparator" w:id="0">
    <w:p w14:paraId="14FF2AEC" w14:textId="77777777" w:rsidR="00732470" w:rsidRDefault="0073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3A33B"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ABA8355" wp14:editId="004D14C5">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CF9CB6A" w14:textId="77777777" w:rsidTr="004C2248">
                            <w:trPr>
                              <w:trHeight w:val="789"/>
                            </w:trPr>
                            <w:tc>
                              <w:tcPr>
                                <w:tcW w:w="2156" w:type="dxa"/>
                              </w:tcPr>
                              <w:p w14:paraId="2EE1D9F6" w14:textId="7E857827" w:rsidR="00B62F07" w:rsidRDefault="00402346" w:rsidP="004C2248">
                                <w:pPr>
                                  <w:pStyle w:val="Footer"/>
                                  <w:spacing w:before="40"/>
                                </w:pPr>
                                <w:r>
                                  <w:fldChar w:fldCharType="begin"/>
                                </w:r>
                                <w:r>
                                  <w:instrText xml:space="preserve"> DOCPROPERTY  Subject  \* MERGEFORMAT </w:instrText>
                                </w:r>
                                <w:r>
                                  <w:fldChar w:fldCharType="separate"/>
                                </w:r>
                                <w:r w:rsidR="000977C2">
                                  <w:t>P396</w:t>
                                </w:r>
                                <w:r>
                                  <w:fldChar w:fldCharType="end"/>
                                </w:r>
                                <w:r w:rsidR="00B62F07">
                                  <w:t xml:space="preserve"> </w:t>
                                </w:r>
                              </w:p>
                              <w:p w14:paraId="2973726F" w14:textId="24B76639" w:rsidR="00B62F07" w:rsidRPr="005A342F" w:rsidRDefault="000D5C9C" w:rsidP="004C2248">
                                <w:pPr>
                                  <w:pStyle w:val="Footer"/>
                                  <w:spacing w:before="40"/>
                                </w:pPr>
                                <w:fldSimple w:instr=" DOCPROPERTY  Title  \* MERGEFORMAT ">
                                  <w:r w:rsidR="000977C2">
                                    <w:t>Report Phase Consultation Questions</w:t>
                                  </w:r>
                                </w:fldSimple>
                              </w:p>
                            </w:tc>
                          </w:tr>
                          <w:tr w:rsidR="00B62F07" w14:paraId="081B9AE3" w14:textId="77777777">
                            <w:trPr>
                              <w:trHeight w:val="340"/>
                            </w:trPr>
                            <w:tc>
                              <w:tcPr>
                                <w:tcW w:w="2156" w:type="dxa"/>
                                <w:vAlign w:val="center"/>
                              </w:tcPr>
                              <w:p w14:paraId="25FD791A" w14:textId="00685347" w:rsidR="00B62F07" w:rsidRPr="006C2760" w:rsidRDefault="00441ED9" w:rsidP="006C2760">
                                <w:pPr>
                                  <w:pStyle w:val="Footer"/>
                                </w:pPr>
                                <w:r>
                                  <w:t>17</w:t>
                                </w:r>
                                <w:r w:rsidR="004B0231">
                                  <w:t xml:space="preserve"> December 2019</w:t>
                                </w:r>
                              </w:p>
                            </w:tc>
                          </w:tr>
                          <w:tr w:rsidR="00B62F07" w14:paraId="0FE7C642" w14:textId="77777777">
                            <w:trPr>
                              <w:trHeight w:val="340"/>
                            </w:trPr>
                            <w:tc>
                              <w:tcPr>
                                <w:tcW w:w="2156" w:type="dxa"/>
                                <w:vAlign w:val="center"/>
                              </w:tcPr>
                              <w:p w14:paraId="2611B209" w14:textId="727F5CDE" w:rsidR="00B62F07" w:rsidRPr="006C2760" w:rsidRDefault="00B62F07" w:rsidP="006C2760">
                                <w:pPr>
                                  <w:pStyle w:val="Footer"/>
                                </w:pPr>
                                <w:r w:rsidRPr="006C2760">
                                  <w:t xml:space="preserve">Version </w:t>
                                </w:r>
                                <w:fldSimple w:instr=" DOCPROPERTY  Version  \* MERGEFORMAT ">
                                  <w:r w:rsidR="000977C2">
                                    <w:t>1.0</w:t>
                                  </w:r>
                                </w:fldSimple>
                                <w:r>
                                  <w:t xml:space="preserve"> </w:t>
                                </w:r>
                              </w:p>
                            </w:tc>
                          </w:tr>
                          <w:tr w:rsidR="00B62F07" w14:paraId="231EAB35" w14:textId="77777777">
                            <w:trPr>
                              <w:trHeight w:val="340"/>
                            </w:trPr>
                            <w:tc>
                              <w:tcPr>
                                <w:tcW w:w="2156" w:type="dxa"/>
                                <w:tcBorders>
                                  <w:bottom w:val="single" w:sz="4" w:space="0" w:color="008576"/>
                                </w:tcBorders>
                                <w:vAlign w:val="center"/>
                              </w:tcPr>
                              <w:p w14:paraId="49AD944A" w14:textId="5A639F38"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346">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02346">
                                  <w:rPr>
                                    <w:noProof/>
                                  </w:rPr>
                                  <w:t>4</w:t>
                                </w:r>
                                <w:r w:rsidR="007E1D17">
                                  <w:rPr>
                                    <w:noProof/>
                                  </w:rPr>
                                  <w:fldChar w:fldCharType="end"/>
                                </w:r>
                              </w:p>
                            </w:tc>
                          </w:tr>
                          <w:tr w:rsidR="00B62F07" w14:paraId="52757F03" w14:textId="77777777">
                            <w:trPr>
                              <w:trHeight w:val="340"/>
                            </w:trPr>
                            <w:tc>
                              <w:tcPr>
                                <w:tcW w:w="2156" w:type="dxa"/>
                                <w:tcBorders>
                                  <w:bottom w:val="nil"/>
                                </w:tcBorders>
                                <w:vAlign w:val="center"/>
                              </w:tcPr>
                              <w:p w14:paraId="6A9ADF4D" w14:textId="38C8E648"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72E37">
                                  <w:rPr>
                                    <w:noProof/>
                                  </w:rPr>
                                  <w:t>2019</w:t>
                                </w:r>
                                <w:r>
                                  <w:fldChar w:fldCharType="end"/>
                                </w:r>
                              </w:p>
                            </w:tc>
                          </w:tr>
                        </w:tbl>
                        <w:p w14:paraId="00968177"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BA835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CF9CB6A" w14:textId="77777777" w:rsidTr="004C2248">
                      <w:trPr>
                        <w:trHeight w:val="789"/>
                      </w:trPr>
                      <w:tc>
                        <w:tcPr>
                          <w:tcW w:w="2156" w:type="dxa"/>
                        </w:tcPr>
                        <w:p w14:paraId="2EE1D9F6" w14:textId="7E857827" w:rsidR="00B62F07" w:rsidRDefault="00402346" w:rsidP="004C2248">
                          <w:pPr>
                            <w:pStyle w:val="Footer"/>
                            <w:spacing w:before="40"/>
                          </w:pPr>
                          <w:r>
                            <w:fldChar w:fldCharType="begin"/>
                          </w:r>
                          <w:r>
                            <w:instrText xml:space="preserve"> DOCPROPERTY  Subject  \* MERGEFORMAT </w:instrText>
                          </w:r>
                          <w:r>
                            <w:fldChar w:fldCharType="separate"/>
                          </w:r>
                          <w:r w:rsidR="000977C2">
                            <w:t>P396</w:t>
                          </w:r>
                          <w:r>
                            <w:fldChar w:fldCharType="end"/>
                          </w:r>
                          <w:r w:rsidR="00B62F07">
                            <w:t xml:space="preserve"> </w:t>
                          </w:r>
                        </w:p>
                        <w:p w14:paraId="2973726F" w14:textId="24B76639" w:rsidR="00B62F07" w:rsidRPr="005A342F" w:rsidRDefault="000D5C9C" w:rsidP="004C2248">
                          <w:pPr>
                            <w:pStyle w:val="Footer"/>
                            <w:spacing w:before="40"/>
                          </w:pPr>
                          <w:fldSimple w:instr=" DOCPROPERTY  Title  \* MERGEFORMAT ">
                            <w:r w:rsidR="000977C2">
                              <w:t>Report Phase Consultation Questions</w:t>
                            </w:r>
                          </w:fldSimple>
                        </w:p>
                      </w:tc>
                    </w:tr>
                    <w:tr w:rsidR="00B62F07" w14:paraId="081B9AE3" w14:textId="77777777">
                      <w:trPr>
                        <w:trHeight w:val="340"/>
                      </w:trPr>
                      <w:tc>
                        <w:tcPr>
                          <w:tcW w:w="2156" w:type="dxa"/>
                          <w:vAlign w:val="center"/>
                        </w:tcPr>
                        <w:p w14:paraId="25FD791A" w14:textId="00685347" w:rsidR="00B62F07" w:rsidRPr="006C2760" w:rsidRDefault="00441ED9" w:rsidP="006C2760">
                          <w:pPr>
                            <w:pStyle w:val="Footer"/>
                          </w:pPr>
                          <w:r>
                            <w:t>17</w:t>
                          </w:r>
                          <w:r w:rsidR="004B0231">
                            <w:t xml:space="preserve"> December 2019</w:t>
                          </w:r>
                        </w:p>
                      </w:tc>
                    </w:tr>
                    <w:tr w:rsidR="00B62F07" w14:paraId="0FE7C642" w14:textId="77777777">
                      <w:trPr>
                        <w:trHeight w:val="340"/>
                      </w:trPr>
                      <w:tc>
                        <w:tcPr>
                          <w:tcW w:w="2156" w:type="dxa"/>
                          <w:vAlign w:val="center"/>
                        </w:tcPr>
                        <w:p w14:paraId="2611B209" w14:textId="727F5CDE" w:rsidR="00B62F07" w:rsidRPr="006C2760" w:rsidRDefault="00B62F07" w:rsidP="006C2760">
                          <w:pPr>
                            <w:pStyle w:val="Footer"/>
                          </w:pPr>
                          <w:r w:rsidRPr="006C2760">
                            <w:t xml:space="preserve">Version </w:t>
                          </w:r>
                          <w:fldSimple w:instr=" DOCPROPERTY  Version  \* MERGEFORMAT ">
                            <w:r w:rsidR="000977C2">
                              <w:t>1.0</w:t>
                            </w:r>
                          </w:fldSimple>
                          <w:r>
                            <w:t xml:space="preserve"> </w:t>
                          </w:r>
                        </w:p>
                      </w:tc>
                    </w:tr>
                    <w:tr w:rsidR="00B62F07" w14:paraId="231EAB35" w14:textId="77777777">
                      <w:trPr>
                        <w:trHeight w:val="340"/>
                      </w:trPr>
                      <w:tc>
                        <w:tcPr>
                          <w:tcW w:w="2156" w:type="dxa"/>
                          <w:tcBorders>
                            <w:bottom w:val="single" w:sz="4" w:space="0" w:color="008576"/>
                          </w:tcBorders>
                          <w:vAlign w:val="center"/>
                        </w:tcPr>
                        <w:p w14:paraId="49AD944A" w14:textId="5A639F38"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346">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02346">
                            <w:rPr>
                              <w:noProof/>
                            </w:rPr>
                            <w:t>4</w:t>
                          </w:r>
                          <w:r w:rsidR="007E1D17">
                            <w:rPr>
                              <w:noProof/>
                            </w:rPr>
                            <w:fldChar w:fldCharType="end"/>
                          </w:r>
                        </w:p>
                      </w:tc>
                    </w:tr>
                    <w:tr w:rsidR="00B62F07" w14:paraId="52757F03" w14:textId="77777777">
                      <w:trPr>
                        <w:trHeight w:val="340"/>
                      </w:trPr>
                      <w:tc>
                        <w:tcPr>
                          <w:tcW w:w="2156" w:type="dxa"/>
                          <w:tcBorders>
                            <w:bottom w:val="nil"/>
                          </w:tcBorders>
                          <w:vAlign w:val="center"/>
                        </w:tcPr>
                        <w:p w14:paraId="6A9ADF4D" w14:textId="38C8E648"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72E37">
                            <w:rPr>
                              <w:noProof/>
                            </w:rPr>
                            <w:t>2019</w:t>
                          </w:r>
                          <w:r>
                            <w:fldChar w:fldCharType="end"/>
                          </w:r>
                        </w:p>
                      </w:tc>
                    </w:tr>
                  </w:tbl>
                  <w:p w14:paraId="00968177"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FC83"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A9E4CF4" wp14:editId="05FB088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8BE245E" w14:textId="77777777" w:rsidTr="007E327F">
                            <w:trPr>
                              <w:trHeight w:val="789"/>
                            </w:trPr>
                            <w:tc>
                              <w:tcPr>
                                <w:tcW w:w="2156" w:type="dxa"/>
                              </w:tcPr>
                              <w:p w14:paraId="237994E6" w14:textId="643214E8" w:rsidR="002A0E87" w:rsidRDefault="000D5C9C" w:rsidP="007E327F">
                                <w:pPr>
                                  <w:pStyle w:val="Footer"/>
                                  <w:spacing w:before="40"/>
                                </w:pPr>
                                <w:fldSimple w:instr=" DOCPROPERTY  Subject  \* MERGEFORMAT ">
                                  <w:r w:rsidR="000977C2">
                                    <w:t>P396</w:t>
                                  </w:r>
                                </w:fldSimple>
                                <w:r w:rsidR="00CE1BAD">
                                  <w:t xml:space="preserve"> </w:t>
                                </w:r>
                              </w:p>
                              <w:p w14:paraId="0A520CB5" w14:textId="21CCD88D" w:rsidR="002A0E87" w:rsidRPr="005A342F" w:rsidRDefault="000D5C9C" w:rsidP="007E327F">
                                <w:pPr>
                                  <w:pStyle w:val="Footer"/>
                                  <w:spacing w:before="40"/>
                                </w:pPr>
                                <w:fldSimple w:instr=" DOCPROPERTY  Title  \* MERGEFORMAT ">
                                  <w:r w:rsidR="000977C2">
                                    <w:t>Report Phase Consultation Questions</w:t>
                                  </w:r>
                                </w:fldSimple>
                              </w:p>
                            </w:tc>
                          </w:tr>
                          <w:tr w:rsidR="002A0E87" w14:paraId="0A29370E" w14:textId="77777777">
                            <w:trPr>
                              <w:trHeight w:val="340"/>
                            </w:trPr>
                            <w:tc>
                              <w:tcPr>
                                <w:tcW w:w="2156" w:type="dxa"/>
                                <w:vAlign w:val="center"/>
                              </w:tcPr>
                              <w:p w14:paraId="0185EEDD" w14:textId="0086181B" w:rsidR="002A0E87" w:rsidRPr="006C2760" w:rsidRDefault="00333233" w:rsidP="006C2760">
                                <w:pPr>
                                  <w:pStyle w:val="Footer"/>
                                </w:pPr>
                                <w:r>
                                  <w:t xml:space="preserve">17 </w:t>
                                </w:r>
                                <w:r w:rsidR="00585170">
                                  <w:t>December 2019</w:t>
                                </w:r>
                                <w:r w:rsidR="00CE1BAD">
                                  <w:t xml:space="preserve"> </w:t>
                                </w:r>
                              </w:p>
                            </w:tc>
                          </w:tr>
                          <w:tr w:rsidR="002A0E87" w14:paraId="145FA9DE" w14:textId="77777777">
                            <w:trPr>
                              <w:trHeight w:val="340"/>
                            </w:trPr>
                            <w:tc>
                              <w:tcPr>
                                <w:tcW w:w="2156" w:type="dxa"/>
                                <w:vAlign w:val="center"/>
                              </w:tcPr>
                              <w:p w14:paraId="6A31D25A" w14:textId="6A1D365A" w:rsidR="002A0E87" w:rsidRPr="006C2760" w:rsidRDefault="002A0E87" w:rsidP="006C2760">
                                <w:pPr>
                                  <w:pStyle w:val="Footer"/>
                                </w:pPr>
                                <w:r w:rsidRPr="006C2760">
                                  <w:t xml:space="preserve">Version </w:t>
                                </w:r>
                                <w:fldSimple w:instr=" DOCPROPERTY  Version  \* MERGEFORMAT ">
                                  <w:r w:rsidR="000977C2">
                                    <w:t>1.0</w:t>
                                  </w:r>
                                </w:fldSimple>
                                <w:r w:rsidR="00CE1BAD">
                                  <w:t xml:space="preserve"> </w:t>
                                </w:r>
                              </w:p>
                            </w:tc>
                          </w:tr>
                          <w:tr w:rsidR="002A0E87" w14:paraId="02E2CCE6" w14:textId="77777777">
                            <w:trPr>
                              <w:trHeight w:val="340"/>
                            </w:trPr>
                            <w:tc>
                              <w:tcPr>
                                <w:tcW w:w="2156" w:type="dxa"/>
                                <w:tcBorders>
                                  <w:bottom w:val="single" w:sz="4" w:space="0" w:color="008576"/>
                                </w:tcBorders>
                                <w:vAlign w:val="center"/>
                              </w:tcPr>
                              <w:p w14:paraId="3504594E" w14:textId="17E6A1C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34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02346">
                                  <w:rPr>
                                    <w:noProof/>
                                  </w:rPr>
                                  <w:t>4</w:t>
                                </w:r>
                                <w:r w:rsidR="007E1D17">
                                  <w:rPr>
                                    <w:noProof/>
                                  </w:rPr>
                                  <w:fldChar w:fldCharType="end"/>
                                </w:r>
                              </w:p>
                            </w:tc>
                          </w:tr>
                          <w:tr w:rsidR="002A0E87" w14:paraId="613012E2" w14:textId="77777777">
                            <w:trPr>
                              <w:trHeight w:val="340"/>
                            </w:trPr>
                            <w:tc>
                              <w:tcPr>
                                <w:tcW w:w="2156" w:type="dxa"/>
                                <w:tcBorders>
                                  <w:bottom w:val="nil"/>
                                </w:tcBorders>
                                <w:vAlign w:val="center"/>
                              </w:tcPr>
                              <w:p w14:paraId="51DB3293" w14:textId="37F149E9"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72E37">
                                  <w:rPr>
                                    <w:noProof/>
                                  </w:rPr>
                                  <w:t>2019</w:t>
                                </w:r>
                                <w:r w:rsidR="00B62F07">
                                  <w:fldChar w:fldCharType="end"/>
                                </w:r>
                              </w:p>
                            </w:tc>
                          </w:tr>
                        </w:tbl>
                        <w:p w14:paraId="0C516503"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E4CF4"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8BE245E" w14:textId="77777777" w:rsidTr="007E327F">
                      <w:trPr>
                        <w:trHeight w:val="789"/>
                      </w:trPr>
                      <w:tc>
                        <w:tcPr>
                          <w:tcW w:w="2156" w:type="dxa"/>
                        </w:tcPr>
                        <w:p w14:paraId="237994E6" w14:textId="643214E8" w:rsidR="002A0E87" w:rsidRDefault="000D5C9C" w:rsidP="007E327F">
                          <w:pPr>
                            <w:pStyle w:val="Footer"/>
                            <w:spacing w:before="40"/>
                          </w:pPr>
                          <w:fldSimple w:instr=" DOCPROPERTY  Subject  \* MERGEFORMAT ">
                            <w:r w:rsidR="000977C2">
                              <w:t>P396</w:t>
                            </w:r>
                          </w:fldSimple>
                          <w:r w:rsidR="00CE1BAD">
                            <w:t xml:space="preserve"> </w:t>
                          </w:r>
                        </w:p>
                        <w:p w14:paraId="0A520CB5" w14:textId="21CCD88D" w:rsidR="002A0E87" w:rsidRPr="005A342F" w:rsidRDefault="000D5C9C" w:rsidP="007E327F">
                          <w:pPr>
                            <w:pStyle w:val="Footer"/>
                            <w:spacing w:before="40"/>
                          </w:pPr>
                          <w:fldSimple w:instr=" DOCPROPERTY  Title  \* MERGEFORMAT ">
                            <w:r w:rsidR="000977C2">
                              <w:t>Report Phase Consultation Questions</w:t>
                            </w:r>
                          </w:fldSimple>
                        </w:p>
                      </w:tc>
                    </w:tr>
                    <w:tr w:rsidR="002A0E87" w14:paraId="0A29370E" w14:textId="77777777">
                      <w:trPr>
                        <w:trHeight w:val="340"/>
                      </w:trPr>
                      <w:tc>
                        <w:tcPr>
                          <w:tcW w:w="2156" w:type="dxa"/>
                          <w:vAlign w:val="center"/>
                        </w:tcPr>
                        <w:p w14:paraId="0185EEDD" w14:textId="0086181B" w:rsidR="002A0E87" w:rsidRPr="006C2760" w:rsidRDefault="00333233" w:rsidP="006C2760">
                          <w:pPr>
                            <w:pStyle w:val="Footer"/>
                          </w:pPr>
                          <w:r>
                            <w:t xml:space="preserve">17 </w:t>
                          </w:r>
                          <w:r w:rsidR="00585170">
                            <w:t>December 2019</w:t>
                          </w:r>
                          <w:r w:rsidR="00CE1BAD">
                            <w:t xml:space="preserve"> </w:t>
                          </w:r>
                        </w:p>
                      </w:tc>
                    </w:tr>
                    <w:tr w:rsidR="002A0E87" w14:paraId="145FA9DE" w14:textId="77777777">
                      <w:trPr>
                        <w:trHeight w:val="340"/>
                      </w:trPr>
                      <w:tc>
                        <w:tcPr>
                          <w:tcW w:w="2156" w:type="dxa"/>
                          <w:vAlign w:val="center"/>
                        </w:tcPr>
                        <w:p w14:paraId="6A31D25A" w14:textId="6A1D365A" w:rsidR="002A0E87" w:rsidRPr="006C2760" w:rsidRDefault="002A0E87" w:rsidP="006C2760">
                          <w:pPr>
                            <w:pStyle w:val="Footer"/>
                          </w:pPr>
                          <w:r w:rsidRPr="006C2760">
                            <w:t xml:space="preserve">Version </w:t>
                          </w:r>
                          <w:fldSimple w:instr=" DOCPROPERTY  Version  \* MERGEFORMAT ">
                            <w:r w:rsidR="000977C2">
                              <w:t>1.0</w:t>
                            </w:r>
                          </w:fldSimple>
                          <w:r w:rsidR="00CE1BAD">
                            <w:t xml:space="preserve"> </w:t>
                          </w:r>
                        </w:p>
                      </w:tc>
                    </w:tr>
                    <w:tr w:rsidR="002A0E87" w14:paraId="02E2CCE6" w14:textId="77777777">
                      <w:trPr>
                        <w:trHeight w:val="340"/>
                      </w:trPr>
                      <w:tc>
                        <w:tcPr>
                          <w:tcW w:w="2156" w:type="dxa"/>
                          <w:tcBorders>
                            <w:bottom w:val="single" w:sz="4" w:space="0" w:color="008576"/>
                          </w:tcBorders>
                          <w:vAlign w:val="center"/>
                        </w:tcPr>
                        <w:p w14:paraId="3504594E" w14:textId="17E6A1CE"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0234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02346">
                            <w:rPr>
                              <w:noProof/>
                            </w:rPr>
                            <w:t>4</w:t>
                          </w:r>
                          <w:r w:rsidR="007E1D17">
                            <w:rPr>
                              <w:noProof/>
                            </w:rPr>
                            <w:fldChar w:fldCharType="end"/>
                          </w:r>
                        </w:p>
                      </w:tc>
                    </w:tr>
                    <w:tr w:rsidR="002A0E87" w14:paraId="613012E2" w14:textId="77777777">
                      <w:trPr>
                        <w:trHeight w:val="340"/>
                      </w:trPr>
                      <w:tc>
                        <w:tcPr>
                          <w:tcW w:w="2156" w:type="dxa"/>
                          <w:tcBorders>
                            <w:bottom w:val="nil"/>
                          </w:tcBorders>
                          <w:vAlign w:val="center"/>
                        </w:tcPr>
                        <w:p w14:paraId="51DB3293" w14:textId="37F149E9"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72E37">
                            <w:rPr>
                              <w:noProof/>
                            </w:rPr>
                            <w:t>2019</w:t>
                          </w:r>
                          <w:r w:rsidR="00B62F07">
                            <w:fldChar w:fldCharType="end"/>
                          </w:r>
                        </w:p>
                      </w:tc>
                    </w:tr>
                  </w:tbl>
                  <w:p w14:paraId="0C516503"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6E19F" w14:textId="77777777" w:rsidR="00732470" w:rsidRDefault="00732470">
      <w:r>
        <w:separator/>
      </w:r>
    </w:p>
  </w:footnote>
  <w:footnote w:type="continuationSeparator" w:id="0">
    <w:p w14:paraId="371A5B09" w14:textId="77777777" w:rsidR="00732470" w:rsidRDefault="00732470">
      <w:r>
        <w:continuationSeparator/>
      </w:r>
    </w:p>
  </w:footnote>
  <w:footnote w:id="1">
    <w:p w14:paraId="0A820ADE"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1C2A3"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3C7D7"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28228895" wp14:editId="4FDE8CC1">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83EF28"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775668EE" w14:textId="77777777" w:rsidR="007C7982" w:rsidRDefault="007C7982" w:rsidP="007C7982">
    <w:pPr>
      <w:pStyle w:val="BodyText"/>
    </w:pPr>
  </w:p>
  <w:p w14:paraId="49046CE5"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27CA9B10" wp14:editId="22AB6B36">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77AC8A75"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831DCE3"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10072225"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DD21FE1"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509381E3"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5765C4EC"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53CCB83" wp14:editId="285832B7">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73247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977C2"/>
    <w:rsid w:val="000A2B29"/>
    <w:rsid w:val="000A43DF"/>
    <w:rsid w:val="000B4A62"/>
    <w:rsid w:val="000B4B15"/>
    <w:rsid w:val="000B7267"/>
    <w:rsid w:val="000C0CF8"/>
    <w:rsid w:val="000C3B1A"/>
    <w:rsid w:val="000C694B"/>
    <w:rsid w:val="000D5C9C"/>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2C10"/>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13A5"/>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3868"/>
    <w:rsid w:val="002548B5"/>
    <w:rsid w:val="002635C9"/>
    <w:rsid w:val="00266094"/>
    <w:rsid w:val="00272423"/>
    <w:rsid w:val="00272E37"/>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12434"/>
    <w:rsid w:val="00322F49"/>
    <w:rsid w:val="003235A5"/>
    <w:rsid w:val="00333233"/>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A5C34"/>
    <w:rsid w:val="003B4966"/>
    <w:rsid w:val="003C7070"/>
    <w:rsid w:val="003C7274"/>
    <w:rsid w:val="003D0E97"/>
    <w:rsid w:val="003D637A"/>
    <w:rsid w:val="003E094C"/>
    <w:rsid w:val="003F2100"/>
    <w:rsid w:val="003F56B9"/>
    <w:rsid w:val="003F619C"/>
    <w:rsid w:val="00402346"/>
    <w:rsid w:val="0040277A"/>
    <w:rsid w:val="00422094"/>
    <w:rsid w:val="00422756"/>
    <w:rsid w:val="00425C07"/>
    <w:rsid w:val="004314DC"/>
    <w:rsid w:val="00434B53"/>
    <w:rsid w:val="00434D41"/>
    <w:rsid w:val="00441ED9"/>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231"/>
    <w:rsid w:val="004B083C"/>
    <w:rsid w:val="004B7073"/>
    <w:rsid w:val="004B7C6B"/>
    <w:rsid w:val="004C2248"/>
    <w:rsid w:val="004C37ED"/>
    <w:rsid w:val="004C4675"/>
    <w:rsid w:val="004C497D"/>
    <w:rsid w:val="004C5609"/>
    <w:rsid w:val="004D3FDC"/>
    <w:rsid w:val="004D4A2A"/>
    <w:rsid w:val="004D5384"/>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B44"/>
    <w:rsid w:val="00582D05"/>
    <w:rsid w:val="00585170"/>
    <w:rsid w:val="0059397B"/>
    <w:rsid w:val="005941A9"/>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A59E8"/>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2470"/>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69C4"/>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184E"/>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2AF1"/>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103B"/>
    <w:rsid w:val="00A52504"/>
    <w:rsid w:val="00A53996"/>
    <w:rsid w:val="00A572E8"/>
    <w:rsid w:val="00A61418"/>
    <w:rsid w:val="00A655B6"/>
    <w:rsid w:val="00A702F6"/>
    <w:rsid w:val="00A75D5D"/>
    <w:rsid w:val="00A91204"/>
    <w:rsid w:val="00A96BFF"/>
    <w:rsid w:val="00AA0EE9"/>
    <w:rsid w:val="00AA1201"/>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077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E7990"/>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11D7"/>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09FB"/>
    <w:rsid w:val="00DE3C19"/>
    <w:rsid w:val="00DE6E50"/>
    <w:rsid w:val="00DE6F33"/>
    <w:rsid w:val="00DF4B47"/>
    <w:rsid w:val="00DF74AD"/>
    <w:rsid w:val="00E006E0"/>
    <w:rsid w:val="00E0196B"/>
    <w:rsid w:val="00E04728"/>
    <w:rsid w:val="00E10DA3"/>
    <w:rsid w:val="00E13CCD"/>
    <w:rsid w:val="00E23036"/>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15F78"/>
    <w:rsid w:val="00F21814"/>
    <w:rsid w:val="00F256CD"/>
    <w:rsid w:val="00F25CED"/>
    <w:rsid w:val="00F27A68"/>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CDCD424"/>
  <w15:docId w15:val="{EA395BD6-4E15-4963-8728-952ED440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7E2D-9501-49DD-81A3-1AC7962A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1</TotalTime>
  <Pages>4</Pages>
  <Words>649</Words>
  <Characters>4736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P396 Report Phase Consultation Questions</vt:lpstr>
    </vt:vector>
  </TitlesOfParts>
  <Manager>Elliott Harper</Manager>
  <Company>ELEXON</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P396 Report Phase Consultation Questions</dc:title>
  <dc:subject>P396 Report Phase Consultation Questions</dc:subject>
  <dc:creator>ELEXON;Change Management;Fungai Madzivadondo</dc:creator>
  <cp:keywords>P396 Report Phase Consultation Questions</cp:keywords>
  <cp:lastModifiedBy>Fungai Madzivadondo</cp:lastModifiedBy>
  <cp:revision>2</cp:revision>
  <cp:lastPrinted>2008-12-17T17:35:00Z</cp:lastPrinted>
  <dcterms:created xsi:type="dcterms:W3CDTF">2019-12-17T14:54:00Z</dcterms:created>
  <dcterms:modified xsi:type="dcterms:W3CDTF">2019-12-17T14:54:00Z</dcterms:modified>
  <cp:category>P396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P396</vt:lpwstr>
  </property>
  <property fmtid="{D5CDD505-2E9C-101B-9397-08002B2CF9AE}" pid="4" name="Date">
    <vt:lpwstr>17 December 2019</vt:lpwstr>
  </property>
  <property fmtid="{D5CDD505-2E9C-101B-9397-08002B2CF9AE}" pid="5" name="Version">
    <vt:lpwstr>1.0</vt:lpwstr>
  </property>
</Properties>
</file>